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83BDA8" w14:textId="71C39DC2" w:rsidR="009C5845" w:rsidRPr="00AF46EA" w:rsidRDefault="0079268D" w:rsidP="009F3765">
      <w:pPr>
        <w:pStyle w:val="Kop1"/>
        <w:numPr>
          <w:ilvl w:val="0"/>
          <w:numId w:val="0"/>
        </w:numPr>
        <w:ind w:left="567" w:hanging="567"/>
        <w:jc w:val="both"/>
        <w:rPr>
          <w:lang w:val="nl-NL"/>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01709653"/>
      <w:r>
        <w:rPr>
          <w:lang w:val="nl-NL"/>
        </w:rPr>
        <w:t>BIJLAGE</w:t>
      </w:r>
      <w:r w:rsidR="00B13C94" w:rsidRPr="00AF46EA">
        <w:rPr>
          <w:lang w:val="nl-NL"/>
        </w:rPr>
        <w:t xml:space="preserve"> A</w:t>
      </w:r>
      <w:r w:rsidR="00B13C94" w:rsidRPr="00AF46EA">
        <w:rPr>
          <w:lang w:val="nl-NL"/>
        </w:rPr>
        <w:tab/>
      </w:r>
      <w:r w:rsidR="009C5845" w:rsidRPr="00AF46EA">
        <w:rPr>
          <w:lang w:val="nl-NL"/>
        </w:rPr>
        <w:t>Checklist</w:t>
      </w:r>
      <w:r w:rsidR="00134D94">
        <w:rPr>
          <w:lang w:val="nl-NL"/>
        </w:rPr>
        <w:t>/inhoudsopgave inschrijving</w:t>
      </w:r>
      <w:bookmarkEnd w:id="0"/>
      <w:bookmarkEnd w:id="1"/>
      <w:bookmarkEnd w:id="2"/>
      <w:bookmarkEnd w:id="3"/>
      <w:bookmarkEnd w:id="4"/>
      <w:bookmarkEnd w:id="5"/>
      <w:bookmarkEnd w:id="6"/>
      <w:bookmarkEnd w:id="7"/>
    </w:p>
    <w:p w14:paraId="610FABD3" w14:textId="77777777" w:rsidR="005005F2" w:rsidRPr="00AF46EA" w:rsidRDefault="005005F2" w:rsidP="0037070E">
      <w:pPr>
        <w:pStyle w:val="Kop3"/>
        <w:numPr>
          <w:ilvl w:val="0"/>
          <w:numId w:val="0"/>
        </w:numPr>
        <w:spacing w:line="240" w:lineRule="auto"/>
        <w:ind w:left="567" w:hanging="567"/>
        <w:jc w:val="both"/>
        <w:rPr>
          <w:rFonts w:ascii="Century Gothic" w:hAnsi="Century Gothic"/>
          <w:lang w:val="nl-NL"/>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7517"/>
        <w:gridCol w:w="1271"/>
      </w:tblGrid>
      <w:tr w:rsidR="005159C1" w:rsidRPr="00956D15" w14:paraId="3395F802" w14:textId="77777777" w:rsidTr="001B10F8">
        <w:tc>
          <w:tcPr>
            <w:tcW w:w="8794" w:type="dxa"/>
            <w:gridSpan w:val="2"/>
            <w:tcBorders>
              <w:top w:val="double" w:sz="4" w:space="0" w:color="auto"/>
              <w:left w:val="double" w:sz="4" w:space="0" w:color="auto"/>
              <w:bottom w:val="double" w:sz="4" w:space="0" w:color="auto"/>
              <w:right w:val="double" w:sz="4" w:space="0" w:color="auto"/>
            </w:tcBorders>
            <w:shd w:val="clear" w:color="auto" w:fill="0070C0"/>
          </w:tcPr>
          <w:p w14:paraId="313F96AB" w14:textId="77777777" w:rsidR="005159C1" w:rsidRPr="00203C74" w:rsidRDefault="005159C1" w:rsidP="0037070E">
            <w:pPr>
              <w:spacing w:after="0" w:line="240" w:lineRule="auto"/>
              <w:jc w:val="both"/>
              <w:rPr>
                <w:rFonts w:ascii="Century Gothic" w:hAnsi="Century Gothic" w:cs="CenturyGothic"/>
                <w:b/>
                <w:color w:val="FFFFFF"/>
                <w:sz w:val="24"/>
                <w:szCs w:val="24"/>
              </w:rPr>
            </w:pPr>
            <w:r w:rsidRPr="00203C74">
              <w:rPr>
                <w:rFonts w:ascii="Century Gothic" w:eastAsia="Times New Roman" w:hAnsi="Century Gothic" w:cs="Arial"/>
                <w:b/>
                <w:bCs/>
                <w:color w:val="FFFFFF"/>
                <w:sz w:val="24"/>
                <w:szCs w:val="24"/>
                <w:lang w:eastAsia="nl-NL"/>
              </w:rPr>
              <w:t>Checklist/inhoudsopgave voor uw inschrijving</w:t>
            </w:r>
          </w:p>
        </w:tc>
        <w:tc>
          <w:tcPr>
            <w:tcW w:w="1271" w:type="dxa"/>
            <w:tcBorders>
              <w:top w:val="double" w:sz="4" w:space="0" w:color="auto"/>
              <w:left w:val="double" w:sz="4" w:space="0" w:color="auto"/>
              <w:bottom w:val="double" w:sz="4" w:space="0" w:color="auto"/>
              <w:right w:val="double" w:sz="4" w:space="0" w:color="auto"/>
            </w:tcBorders>
            <w:shd w:val="clear" w:color="auto" w:fill="0070C0"/>
            <w:vAlign w:val="bottom"/>
          </w:tcPr>
          <w:p w14:paraId="6F83EFDE" w14:textId="4BE62AAA" w:rsidR="005159C1" w:rsidRPr="000302DB" w:rsidRDefault="000302DB" w:rsidP="0037070E">
            <w:pPr>
              <w:spacing w:after="0" w:line="240" w:lineRule="auto"/>
              <w:jc w:val="both"/>
              <w:rPr>
                <w:rFonts w:ascii="Century Gothic" w:hAnsi="Century Gothic" w:cs="CenturyGothic"/>
                <w:b/>
                <w:color w:val="FFFFFF"/>
                <w:sz w:val="18"/>
                <w:szCs w:val="18"/>
              </w:rPr>
            </w:pPr>
            <w:r w:rsidRPr="000302DB">
              <w:rPr>
                <w:rFonts w:ascii="Century Gothic" w:hAnsi="Century Gothic" w:cs="CenturyGothic"/>
                <w:b/>
                <w:color w:val="FFFFFF"/>
                <w:sz w:val="18"/>
                <w:szCs w:val="18"/>
              </w:rPr>
              <w:t>Bijgevoegd</w:t>
            </w:r>
          </w:p>
        </w:tc>
      </w:tr>
      <w:tr w:rsidR="005159C1" w:rsidRPr="00956D15" w14:paraId="7F499241" w14:textId="77777777" w:rsidTr="001B10F8">
        <w:trPr>
          <w:trHeight w:val="20"/>
        </w:trPr>
        <w:tc>
          <w:tcPr>
            <w:tcW w:w="1277" w:type="dxa"/>
            <w:vMerge w:val="restart"/>
            <w:tcBorders>
              <w:top w:val="double" w:sz="4" w:space="0" w:color="auto"/>
              <w:left w:val="double" w:sz="4" w:space="0" w:color="auto"/>
              <w:right w:val="double" w:sz="4" w:space="0" w:color="auto"/>
            </w:tcBorders>
            <w:shd w:val="clear" w:color="auto" w:fill="auto"/>
            <w:vAlign w:val="center"/>
          </w:tcPr>
          <w:p w14:paraId="1B582EFC" w14:textId="77777777" w:rsidR="005159C1" w:rsidRPr="005159C1" w:rsidRDefault="00836DE3" w:rsidP="00C8600F">
            <w:pPr>
              <w:spacing w:after="0"/>
              <w:jc w:val="center"/>
              <w:rPr>
                <w:rFonts w:ascii="Century Gothic" w:hAnsi="Century Gothic"/>
                <w:b/>
                <w:bCs/>
                <w:color w:val="000000"/>
                <w:sz w:val="20"/>
                <w:szCs w:val="20"/>
              </w:rPr>
            </w:pPr>
            <w:r>
              <w:rPr>
                <w:rFonts w:ascii="Century Gothic" w:hAnsi="Century Gothic"/>
                <w:b/>
                <w:bCs/>
                <w:color w:val="000000"/>
                <w:sz w:val="20"/>
                <w:szCs w:val="20"/>
              </w:rPr>
              <w:t>ALGEMEEN</w:t>
            </w:r>
          </w:p>
        </w:tc>
        <w:tc>
          <w:tcPr>
            <w:tcW w:w="7517" w:type="dxa"/>
            <w:tcBorders>
              <w:top w:val="double" w:sz="4" w:space="0" w:color="auto"/>
              <w:left w:val="double" w:sz="4" w:space="0" w:color="auto"/>
              <w:bottom w:val="double" w:sz="4" w:space="0" w:color="auto"/>
              <w:right w:val="double" w:sz="4" w:space="0" w:color="auto"/>
            </w:tcBorders>
            <w:shd w:val="clear" w:color="auto" w:fill="auto"/>
            <w:vAlign w:val="center"/>
          </w:tcPr>
          <w:p w14:paraId="210F2D40" w14:textId="77777777" w:rsidR="005159C1" w:rsidRPr="005159C1" w:rsidRDefault="004A312E" w:rsidP="00092293">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bescheiden</w:t>
            </w:r>
            <w:r w:rsidR="005C3169">
              <w:rPr>
                <w:rFonts w:ascii="Century Gothic" w:hAnsi="Century Gothic" w:cs="CenturyGothic"/>
                <w:sz w:val="18"/>
                <w:szCs w:val="18"/>
              </w:rPr>
              <w:t xml:space="preserve"> </w:t>
            </w:r>
            <w:r w:rsidR="00092293">
              <w:rPr>
                <w:rFonts w:ascii="Century Gothic" w:hAnsi="Century Gothic" w:cs="CenturyGothic"/>
                <w:sz w:val="18"/>
                <w:szCs w:val="18"/>
              </w:rPr>
              <w:t>zijn</w:t>
            </w:r>
            <w:r w:rsidR="005159C1" w:rsidRPr="005159C1">
              <w:rPr>
                <w:rFonts w:ascii="Century Gothic" w:hAnsi="Century Gothic" w:cs="CenturyGothic"/>
                <w:sz w:val="18"/>
                <w:szCs w:val="18"/>
              </w:rPr>
              <w:t xml:space="preserve"> rechtsgeldig ondertekend</w:t>
            </w:r>
            <w:r w:rsidR="00092293">
              <w:rPr>
                <w:rFonts w:ascii="Century Gothic" w:hAnsi="Century Gothic" w:cs="CenturyGothic"/>
                <w:sz w:val="18"/>
                <w:szCs w:val="18"/>
              </w:rPr>
              <w:t xml:space="preserve"> (voor zover vereist)</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5E47B076" w14:textId="77777777" w:rsidR="005159C1" w:rsidRPr="005159C1" w:rsidRDefault="005159C1" w:rsidP="00544F9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685F830" w14:textId="77777777" w:rsidTr="001B10F8">
        <w:trPr>
          <w:trHeight w:val="20"/>
        </w:trPr>
        <w:tc>
          <w:tcPr>
            <w:tcW w:w="1277" w:type="dxa"/>
            <w:vMerge/>
            <w:tcBorders>
              <w:left w:val="double" w:sz="4" w:space="0" w:color="auto"/>
              <w:right w:val="double" w:sz="4" w:space="0" w:color="auto"/>
            </w:tcBorders>
            <w:shd w:val="clear" w:color="auto" w:fill="auto"/>
            <w:vAlign w:val="center"/>
          </w:tcPr>
          <w:p w14:paraId="447CBD53" w14:textId="77777777" w:rsidR="005159C1" w:rsidRPr="005159C1" w:rsidRDefault="005159C1" w:rsidP="0037070E">
            <w:pPr>
              <w:spacing w:after="0"/>
              <w:jc w:val="both"/>
              <w:rPr>
                <w:rFonts w:ascii="Century Gothic" w:hAnsi="Century Gothic"/>
                <w:b/>
                <w:bCs/>
                <w:color w:val="000000"/>
                <w:sz w:val="20"/>
                <w:szCs w:val="20"/>
              </w:rPr>
            </w:pPr>
          </w:p>
        </w:tc>
        <w:tc>
          <w:tcPr>
            <w:tcW w:w="7517" w:type="dxa"/>
            <w:tcBorders>
              <w:top w:val="double" w:sz="4" w:space="0" w:color="auto"/>
              <w:left w:val="double" w:sz="4" w:space="0" w:color="auto"/>
              <w:bottom w:val="double" w:sz="4" w:space="0" w:color="auto"/>
              <w:right w:val="double" w:sz="4" w:space="0" w:color="auto"/>
            </w:tcBorders>
            <w:shd w:val="clear" w:color="auto" w:fill="auto"/>
            <w:vAlign w:val="center"/>
          </w:tcPr>
          <w:p w14:paraId="007800C8" w14:textId="77777777" w:rsidR="005159C1" w:rsidRPr="005159C1" w:rsidRDefault="004A312E" w:rsidP="00092293">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 xml:space="preserve">prijzen </w:t>
            </w:r>
            <w:r w:rsidR="00092293" w:rsidRPr="00410595">
              <w:rPr>
                <w:rFonts w:ascii="Century Gothic" w:hAnsi="Century Gothic" w:cs="CenturyGothic"/>
                <w:sz w:val="18"/>
                <w:szCs w:val="18"/>
              </w:rPr>
              <w:t>zijn</w:t>
            </w:r>
            <w:r w:rsidR="005159C1" w:rsidRPr="00410595">
              <w:rPr>
                <w:rFonts w:ascii="Century Gothic" w:hAnsi="Century Gothic" w:cs="CenturyGothic"/>
                <w:sz w:val="18"/>
                <w:szCs w:val="18"/>
              </w:rPr>
              <w:t xml:space="preserve"> exclusief BTW;</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16C2B427" w14:textId="77777777" w:rsidR="005159C1" w:rsidRPr="005159C1" w:rsidRDefault="005159C1" w:rsidP="00544F9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CF721A6" w14:textId="77777777" w:rsidTr="001B10F8">
        <w:trPr>
          <w:trHeight w:val="170"/>
        </w:trPr>
        <w:tc>
          <w:tcPr>
            <w:tcW w:w="1277" w:type="dxa"/>
            <w:vMerge/>
            <w:tcBorders>
              <w:left w:val="double" w:sz="4" w:space="0" w:color="auto"/>
              <w:bottom w:val="double" w:sz="4" w:space="0" w:color="auto"/>
              <w:right w:val="double" w:sz="4" w:space="0" w:color="auto"/>
            </w:tcBorders>
            <w:shd w:val="clear" w:color="auto" w:fill="auto"/>
            <w:vAlign w:val="center"/>
          </w:tcPr>
          <w:p w14:paraId="1C8F1B60" w14:textId="77777777" w:rsidR="005159C1" w:rsidRPr="005159C1" w:rsidRDefault="005159C1" w:rsidP="0037070E">
            <w:pPr>
              <w:spacing w:after="0"/>
              <w:jc w:val="both"/>
              <w:rPr>
                <w:rFonts w:ascii="Century Gothic" w:hAnsi="Century Gothic"/>
                <w:b/>
                <w:bCs/>
                <w:color w:val="000000"/>
                <w:sz w:val="20"/>
                <w:szCs w:val="20"/>
              </w:rPr>
            </w:pPr>
          </w:p>
        </w:tc>
        <w:tc>
          <w:tcPr>
            <w:tcW w:w="7517" w:type="dxa"/>
            <w:tcBorders>
              <w:top w:val="double" w:sz="4" w:space="0" w:color="auto"/>
              <w:left w:val="double" w:sz="4" w:space="0" w:color="auto"/>
              <w:bottom w:val="double" w:sz="4" w:space="0" w:color="auto"/>
              <w:right w:val="double" w:sz="4" w:space="0" w:color="auto"/>
            </w:tcBorders>
            <w:shd w:val="clear" w:color="auto" w:fill="auto"/>
            <w:vAlign w:val="center"/>
          </w:tcPr>
          <w:p w14:paraId="3919EA12" w14:textId="320317FB" w:rsidR="005159C1" w:rsidRPr="005159C1" w:rsidRDefault="002B4A7C" w:rsidP="00B66DA4">
            <w:pPr>
              <w:autoSpaceDE w:val="0"/>
              <w:autoSpaceDN w:val="0"/>
              <w:adjustRightInd w:val="0"/>
              <w:spacing w:after="0" w:line="240" w:lineRule="auto"/>
              <w:jc w:val="both"/>
              <w:rPr>
                <w:rFonts w:ascii="Century Gothic" w:hAnsi="Century Gothic" w:cs="CenturyGothic"/>
                <w:sz w:val="18"/>
                <w:szCs w:val="18"/>
              </w:rPr>
            </w:pPr>
            <w:r w:rsidRPr="002B4A7C">
              <w:rPr>
                <w:rFonts w:ascii="Century Gothic" w:hAnsi="Century Gothic" w:cs="CenturyGothic"/>
                <w:sz w:val="18"/>
                <w:szCs w:val="18"/>
              </w:rPr>
              <w:t>De inschrijving is tijdig ingediend, zijnde 19 februari 2018,  om 14.00 uur</w:t>
            </w:r>
            <w:r w:rsidR="005159C1" w:rsidRPr="005159C1">
              <w:rPr>
                <w:rFonts w:ascii="Century Gothic" w:hAnsi="Century Gothic" w:cs="CenturyGothic"/>
                <w:sz w:val="18"/>
                <w:szCs w:val="18"/>
              </w:rPr>
              <w:t>;</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32359739" w14:textId="77777777" w:rsidR="005159C1" w:rsidRPr="005159C1" w:rsidRDefault="005159C1" w:rsidP="00544F99">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7390D7C3" w14:textId="77777777" w:rsidTr="001B10F8">
        <w:tc>
          <w:tcPr>
            <w:tcW w:w="1277" w:type="dxa"/>
            <w:tcBorders>
              <w:top w:val="double" w:sz="4" w:space="0" w:color="auto"/>
              <w:left w:val="double" w:sz="4" w:space="0" w:color="auto"/>
              <w:bottom w:val="double" w:sz="4" w:space="0" w:color="auto"/>
              <w:right w:val="double" w:sz="4" w:space="0" w:color="auto"/>
            </w:tcBorders>
            <w:shd w:val="clear" w:color="auto" w:fill="8DB3E2"/>
            <w:vAlign w:val="center"/>
          </w:tcPr>
          <w:p w14:paraId="3FD2C322" w14:textId="77777777" w:rsidR="005159C1" w:rsidRPr="00203C74" w:rsidRDefault="00395D5C" w:rsidP="0037070E">
            <w:pPr>
              <w:spacing w:after="0" w:line="240" w:lineRule="auto"/>
              <w:jc w:val="both"/>
              <w:rPr>
                <w:rFonts w:ascii="Century Gothic" w:eastAsia="Times New Roman" w:hAnsi="Century Gothic" w:cs="Arial"/>
                <w:b/>
                <w:bCs/>
                <w:sz w:val="18"/>
                <w:szCs w:val="18"/>
                <w:lang w:eastAsia="nl-NL"/>
              </w:rPr>
            </w:pPr>
            <w:r>
              <w:rPr>
                <w:rFonts w:ascii="Century Gothic" w:eastAsia="Times New Roman" w:hAnsi="Century Gothic" w:cs="Arial"/>
                <w:b/>
                <w:bCs/>
                <w:sz w:val="18"/>
                <w:szCs w:val="18"/>
                <w:lang w:eastAsia="nl-NL"/>
              </w:rPr>
              <w:t>Onderdeel</w:t>
            </w:r>
          </w:p>
        </w:tc>
        <w:tc>
          <w:tcPr>
            <w:tcW w:w="7517" w:type="dxa"/>
            <w:tcBorders>
              <w:top w:val="double" w:sz="4" w:space="0" w:color="auto"/>
              <w:left w:val="double" w:sz="4" w:space="0" w:color="auto"/>
              <w:bottom w:val="double" w:sz="4" w:space="0" w:color="auto"/>
              <w:right w:val="double" w:sz="4" w:space="0" w:color="auto"/>
            </w:tcBorders>
            <w:shd w:val="clear" w:color="auto" w:fill="8DB3E2"/>
          </w:tcPr>
          <w:p w14:paraId="1394C36D" w14:textId="77777777" w:rsidR="005159C1" w:rsidRPr="00203C74" w:rsidRDefault="005159C1" w:rsidP="0037070E">
            <w:pPr>
              <w:spacing w:after="0" w:line="240" w:lineRule="auto"/>
              <w:jc w:val="both"/>
              <w:rPr>
                <w:rFonts w:ascii="Century Gothic" w:eastAsia="Times New Roman" w:hAnsi="Century Gothic" w:cs="Arial"/>
                <w:b/>
                <w:bCs/>
                <w:sz w:val="18"/>
                <w:szCs w:val="18"/>
                <w:lang w:eastAsia="nl-NL"/>
              </w:rPr>
            </w:pPr>
            <w:r w:rsidRPr="00203C74">
              <w:rPr>
                <w:rFonts w:ascii="Century Gothic" w:eastAsia="Times New Roman" w:hAnsi="Century Gothic" w:cs="Arial"/>
                <w:b/>
                <w:bCs/>
                <w:sz w:val="18"/>
                <w:szCs w:val="18"/>
                <w:lang w:eastAsia="nl-NL"/>
              </w:rPr>
              <w:t>Document</w:t>
            </w:r>
          </w:p>
        </w:tc>
        <w:tc>
          <w:tcPr>
            <w:tcW w:w="1271" w:type="dxa"/>
            <w:tcBorders>
              <w:top w:val="double" w:sz="4" w:space="0" w:color="auto"/>
              <w:left w:val="double" w:sz="4" w:space="0" w:color="auto"/>
              <w:bottom w:val="double" w:sz="4" w:space="0" w:color="auto"/>
              <w:right w:val="double" w:sz="4" w:space="0" w:color="auto"/>
            </w:tcBorders>
            <w:shd w:val="clear" w:color="auto" w:fill="8DB3E2"/>
            <w:vAlign w:val="center"/>
          </w:tcPr>
          <w:p w14:paraId="4D19D86E" w14:textId="77777777" w:rsidR="005159C1" w:rsidRPr="00203C74" w:rsidRDefault="005159C1" w:rsidP="00544F99">
            <w:pPr>
              <w:spacing w:after="0" w:line="240" w:lineRule="auto"/>
              <w:jc w:val="center"/>
              <w:rPr>
                <w:rFonts w:ascii="Century Gothic" w:eastAsia="Times New Roman" w:hAnsi="Century Gothic" w:cs="Arial"/>
                <w:b/>
                <w:bCs/>
                <w:sz w:val="18"/>
                <w:szCs w:val="18"/>
                <w:lang w:eastAsia="nl-NL"/>
              </w:rPr>
            </w:pPr>
            <w:r w:rsidRPr="00203C74">
              <w:rPr>
                <w:rFonts w:ascii="Century Gothic" w:eastAsia="Times New Roman" w:hAnsi="Century Gothic" w:cs="Arial"/>
                <w:b/>
                <w:bCs/>
                <w:sz w:val="18"/>
                <w:szCs w:val="18"/>
                <w:lang w:eastAsia="nl-NL"/>
              </w:rPr>
              <w:t>Bijgevoegd</w:t>
            </w:r>
          </w:p>
        </w:tc>
      </w:tr>
      <w:tr w:rsidR="005159C1" w:rsidRPr="00956D15" w14:paraId="74501C06" w14:textId="77777777" w:rsidTr="001B10F8">
        <w:tc>
          <w:tcPr>
            <w:tcW w:w="1277" w:type="dxa"/>
            <w:tcBorders>
              <w:top w:val="double" w:sz="4" w:space="0" w:color="auto"/>
              <w:left w:val="double" w:sz="4" w:space="0" w:color="auto"/>
              <w:right w:val="double" w:sz="4" w:space="0" w:color="auto"/>
            </w:tcBorders>
            <w:vAlign w:val="center"/>
          </w:tcPr>
          <w:p w14:paraId="16B251F2" w14:textId="77777777" w:rsidR="005159C1" w:rsidRPr="00203C74" w:rsidRDefault="00395D5C" w:rsidP="00C8600F">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5159C1" w:rsidRPr="00203C74">
              <w:rPr>
                <w:rFonts w:ascii="Century Gothic" w:hAnsi="Century Gothic" w:cs="CenturyGothic"/>
                <w:sz w:val="18"/>
                <w:szCs w:val="18"/>
              </w:rPr>
              <w:t>1</w:t>
            </w:r>
          </w:p>
        </w:tc>
        <w:tc>
          <w:tcPr>
            <w:tcW w:w="7517" w:type="dxa"/>
            <w:tcBorders>
              <w:top w:val="double" w:sz="4" w:space="0" w:color="auto"/>
              <w:left w:val="double" w:sz="4" w:space="0" w:color="auto"/>
              <w:right w:val="double" w:sz="4" w:space="0" w:color="auto"/>
            </w:tcBorders>
            <w:vAlign w:val="center"/>
          </w:tcPr>
          <w:p w14:paraId="51FE7F5D" w14:textId="77777777" w:rsidR="009D29C3" w:rsidRPr="00203C74" w:rsidRDefault="00BC2317" w:rsidP="00450DDF">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en rechtsgeldig ondertekend </w:t>
            </w:r>
            <w:r w:rsidR="00611666">
              <w:rPr>
                <w:rFonts w:ascii="Century Gothic" w:hAnsi="Century Gothic" w:cs="CenturyGothic"/>
                <w:sz w:val="18"/>
                <w:szCs w:val="18"/>
              </w:rPr>
              <w:t xml:space="preserve">Uniforme </w:t>
            </w:r>
            <w:r w:rsidR="00450DDF">
              <w:rPr>
                <w:rFonts w:ascii="Century Gothic" w:hAnsi="Century Gothic" w:cs="CenturyGothic"/>
                <w:sz w:val="18"/>
                <w:szCs w:val="18"/>
              </w:rPr>
              <w:t>Europees Aanbestedingsdocument</w:t>
            </w:r>
          </w:p>
        </w:tc>
        <w:tc>
          <w:tcPr>
            <w:tcW w:w="1271" w:type="dxa"/>
            <w:tcBorders>
              <w:top w:val="double" w:sz="4" w:space="0" w:color="auto"/>
              <w:left w:val="double" w:sz="4" w:space="0" w:color="auto"/>
              <w:right w:val="double" w:sz="4" w:space="0" w:color="auto"/>
            </w:tcBorders>
            <w:vAlign w:val="center"/>
          </w:tcPr>
          <w:p w14:paraId="2B68F372" w14:textId="77777777" w:rsidR="005159C1" w:rsidRPr="00203C74" w:rsidRDefault="005159C1"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4C5E4D9E" w14:textId="77777777" w:rsidTr="001B10F8">
        <w:tc>
          <w:tcPr>
            <w:tcW w:w="1277" w:type="dxa"/>
            <w:tcBorders>
              <w:left w:val="double" w:sz="4" w:space="0" w:color="auto"/>
              <w:right w:val="double" w:sz="4" w:space="0" w:color="auto"/>
            </w:tcBorders>
            <w:vAlign w:val="center"/>
          </w:tcPr>
          <w:p w14:paraId="40501A8D" w14:textId="77777777" w:rsidR="005159C1" w:rsidRPr="00203C74" w:rsidRDefault="00395D5C" w:rsidP="00C8600F">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F8798B">
              <w:rPr>
                <w:rFonts w:ascii="Century Gothic" w:hAnsi="Century Gothic" w:cs="CenturyGothic"/>
                <w:sz w:val="18"/>
                <w:szCs w:val="18"/>
              </w:rPr>
              <w:t>2</w:t>
            </w:r>
          </w:p>
        </w:tc>
        <w:tc>
          <w:tcPr>
            <w:tcW w:w="7517" w:type="dxa"/>
            <w:tcBorders>
              <w:left w:val="double" w:sz="4" w:space="0" w:color="auto"/>
              <w:right w:val="double" w:sz="4" w:space="0" w:color="auto"/>
            </w:tcBorders>
            <w:vAlign w:val="center"/>
          </w:tcPr>
          <w:p w14:paraId="5C175D2D" w14:textId="77777777" w:rsidR="00CA5B80" w:rsidRPr="00203C74" w:rsidRDefault="00CA5B80" w:rsidP="009E6CB8">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Overeenkomst</w:t>
            </w:r>
            <w:r w:rsidR="00914557">
              <w:rPr>
                <w:rFonts w:ascii="Century Gothic" w:hAnsi="Century Gothic" w:cs="CenturyGothic"/>
                <w:sz w:val="18"/>
                <w:szCs w:val="18"/>
              </w:rPr>
              <w:t xml:space="preserve">/offerte </w:t>
            </w:r>
            <w:r>
              <w:rPr>
                <w:rFonts w:ascii="Century Gothic" w:hAnsi="Century Gothic" w:cs="CenturyGothic"/>
                <w:sz w:val="18"/>
                <w:szCs w:val="18"/>
              </w:rPr>
              <w:t>onderaannemer (indien van toepassing)</w:t>
            </w:r>
          </w:p>
        </w:tc>
        <w:tc>
          <w:tcPr>
            <w:tcW w:w="1271" w:type="dxa"/>
            <w:tcBorders>
              <w:left w:val="double" w:sz="4" w:space="0" w:color="auto"/>
              <w:right w:val="double" w:sz="4" w:space="0" w:color="auto"/>
            </w:tcBorders>
            <w:vAlign w:val="center"/>
          </w:tcPr>
          <w:p w14:paraId="075E6BE8" w14:textId="77777777" w:rsidR="005159C1" w:rsidRPr="00203C74" w:rsidRDefault="005159C1"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2EDA8E11" w14:textId="77777777" w:rsidTr="001B10F8">
        <w:tc>
          <w:tcPr>
            <w:tcW w:w="1277" w:type="dxa"/>
            <w:tcBorders>
              <w:left w:val="double" w:sz="4" w:space="0" w:color="auto"/>
              <w:right w:val="double" w:sz="4" w:space="0" w:color="auto"/>
            </w:tcBorders>
            <w:vAlign w:val="center"/>
          </w:tcPr>
          <w:p w14:paraId="58D471ED" w14:textId="77777777" w:rsidR="005159C1" w:rsidRPr="00203C74" w:rsidRDefault="00395D5C" w:rsidP="00C8600F">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B91A80">
              <w:rPr>
                <w:rFonts w:ascii="Century Gothic" w:hAnsi="Century Gothic" w:cs="CenturyGothic"/>
                <w:sz w:val="18"/>
                <w:szCs w:val="18"/>
              </w:rPr>
              <w:t>3</w:t>
            </w:r>
          </w:p>
        </w:tc>
        <w:tc>
          <w:tcPr>
            <w:tcW w:w="7517" w:type="dxa"/>
            <w:tcBorders>
              <w:left w:val="double" w:sz="4" w:space="0" w:color="auto"/>
              <w:right w:val="double" w:sz="4" w:space="0" w:color="auto"/>
            </w:tcBorders>
            <w:vAlign w:val="center"/>
          </w:tcPr>
          <w:p w14:paraId="1BEB4540" w14:textId="59CB0EB6" w:rsidR="00251148" w:rsidRDefault="00251148" w:rsidP="00AB43CF">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 </w:t>
            </w:r>
            <w:r w:rsidR="00AB43CF">
              <w:rPr>
                <w:rFonts w:ascii="Century Gothic" w:hAnsi="Century Gothic" w:cs="CenturyGothic"/>
                <w:sz w:val="18"/>
                <w:szCs w:val="18"/>
              </w:rPr>
              <w:t>Kopie ISO 9001 certificaat</w:t>
            </w:r>
            <w:r>
              <w:rPr>
                <w:rFonts w:ascii="Century Gothic" w:hAnsi="Century Gothic" w:cs="CenturyGothic"/>
                <w:sz w:val="18"/>
                <w:szCs w:val="18"/>
              </w:rPr>
              <w:t>*</w:t>
            </w:r>
          </w:p>
          <w:p w14:paraId="70AE5366" w14:textId="6AEDF662" w:rsidR="00251148" w:rsidRDefault="00251148" w:rsidP="00AB43CF">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Kopie ISO 14001 certificaat*</w:t>
            </w:r>
          </w:p>
          <w:p w14:paraId="0F9F965F" w14:textId="77777777" w:rsidR="00251148" w:rsidRDefault="00251148" w:rsidP="00AB43CF">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Kopie VCA* certificaat*</w:t>
            </w:r>
          </w:p>
          <w:p w14:paraId="69236E88" w14:textId="3E5C9BD9" w:rsidR="005159C1" w:rsidRPr="00AB43CF" w:rsidRDefault="00251148" w:rsidP="00AB43CF">
            <w:pPr>
              <w:autoSpaceDE w:val="0"/>
              <w:autoSpaceDN w:val="0"/>
              <w:adjustRightInd w:val="0"/>
              <w:spacing w:after="0" w:line="240" w:lineRule="auto"/>
              <w:rPr>
                <w:rFonts w:ascii="Century Gothic" w:hAnsi="Century Gothic" w:cs="CenturyGothic"/>
                <w:sz w:val="18"/>
                <w:szCs w:val="18"/>
                <w:lang w:val="x-none"/>
              </w:rPr>
            </w:pPr>
            <w:r>
              <w:rPr>
                <w:rFonts w:ascii="Century Gothic" w:hAnsi="Century Gothic" w:cs="CenturyGothic"/>
                <w:sz w:val="18"/>
                <w:szCs w:val="18"/>
              </w:rPr>
              <w:t>*</w:t>
            </w:r>
            <w:r w:rsidR="00AB43CF">
              <w:rPr>
                <w:rFonts w:ascii="Century Gothic" w:hAnsi="Century Gothic" w:cs="CenturyGothic"/>
                <w:sz w:val="18"/>
                <w:szCs w:val="18"/>
              </w:rPr>
              <w:t>of o</w:t>
            </w:r>
            <w:r w:rsidR="00B91A80">
              <w:rPr>
                <w:rFonts w:ascii="Century Gothic" w:hAnsi="Century Gothic" w:cs="CenturyGothic"/>
                <w:sz w:val="18"/>
                <w:szCs w:val="18"/>
              </w:rPr>
              <w:t xml:space="preserve">nderbouwing gelijkwaardigheid </w:t>
            </w:r>
            <w:r>
              <w:rPr>
                <w:rFonts w:ascii="Century Gothic" w:hAnsi="Century Gothic" w:cs="CenturyGothic"/>
                <w:sz w:val="18"/>
                <w:szCs w:val="18"/>
              </w:rPr>
              <w:t>aan de beschreven certificaten</w:t>
            </w:r>
            <w:r w:rsidR="005156FA">
              <w:rPr>
                <w:rFonts w:ascii="Century Gothic" w:hAnsi="Century Gothic" w:cs="CenturyGothic"/>
                <w:sz w:val="18"/>
                <w:szCs w:val="18"/>
              </w:rPr>
              <w:t xml:space="preserve"> </w:t>
            </w:r>
          </w:p>
        </w:tc>
        <w:tc>
          <w:tcPr>
            <w:tcW w:w="1271" w:type="dxa"/>
            <w:tcBorders>
              <w:left w:val="double" w:sz="4" w:space="0" w:color="auto"/>
              <w:right w:val="double" w:sz="4" w:space="0" w:color="auto"/>
            </w:tcBorders>
            <w:vAlign w:val="center"/>
          </w:tcPr>
          <w:p w14:paraId="0F5444A8" w14:textId="77777777" w:rsidR="005159C1" w:rsidRPr="00203C74" w:rsidRDefault="005159C1"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19BF811A" w14:textId="77777777" w:rsidTr="001B10F8">
        <w:tc>
          <w:tcPr>
            <w:tcW w:w="1277" w:type="dxa"/>
            <w:tcBorders>
              <w:left w:val="double" w:sz="4" w:space="0" w:color="auto"/>
              <w:right w:val="double" w:sz="4" w:space="0" w:color="auto"/>
            </w:tcBorders>
            <w:vAlign w:val="center"/>
          </w:tcPr>
          <w:p w14:paraId="1188DC06" w14:textId="77777777" w:rsidR="005159C1" w:rsidRPr="00203C74" w:rsidRDefault="00395D5C" w:rsidP="00C8600F">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B91A80">
              <w:rPr>
                <w:rFonts w:ascii="Century Gothic" w:hAnsi="Century Gothic" w:cs="CenturyGothic"/>
                <w:sz w:val="18"/>
                <w:szCs w:val="18"/>
              </w:rPr>
              <w:t>4</w:t>
            </w:r>
          </w:p>
        </w:tc>
        <w:tc>
          <w:tcPr>
            <w:tcW w:w="7517" w:type="dxa"/>
            <w:tcBorders>
              <w:left w:val="double" w:sz="4" w:space="0" w:color="auto"/>
              <w:right w:val="double" w:sz="4" w:space="0" w:color="auto"/>
            </w:tcBorders>
            <w:vAlign w:val="center"/>
          </w:tcPr>
          <w:p w14:paraId="4A6D8E59" w14:textId="77777777" w:rsidR="005159C1" w:rsidRPr="00203C74" w:rsidRDefault="00C15592" w:rsidP="009E6CB8">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Model </w:t>
            </w:r>
            <w:r w:rsidR="009D4C6A">
              <w:rPr>
                <w:rFonts w:ascii="Century Gothic" w:hAnsi="Century Gothic" w:cs="CenturyGothic"/>
                <w:sz w:val="18"/>
                <w:szCs w:val="18"/>
              </w:rPr>
              <w:t>Opgave</w:t>
            </w:r>
            <w:r w:rsidR="009E6CB8">
              <w:rPr>
                <w:rFonts w:ascii="Century Gothic" w:hAnsi="Century Gothic" w:cs="CenturyGothic"/>
                <w:sz w:val="18"/>
                <w:szCs w:val="18"/>
              </w:rPr>
              <w:t xml:space="preserve"> Kerncompetentie</w:t>
            </w:r>
            <w:r w:rsidR="004A3657">
              <w:rPr>
                <w:rFonts w:ascii="Century Gothic" w:hAnsi="Century Gothic" w:cs="CenturyGothic"/>
                <w:sz w:val="18"/>
                <w:szCs w:val="18"/>
              </w:rPr>
              <w:t>(</w:t>
            </w:r>
            <w:r w:rsidR="009E6CB8">
              <w:rPr>
                <w:rFonts w:ascii="Century Gothic" w:hAnsi="Century Gothic" w:cs="CenturyGothic"/>
                <w:sz w:val="18"/>
                <w:szCs w:val="18"/>
              </w:rPr>
              <w:t>s</w:t>
            </w:r>
            <w:r w:rsidR="004A3657">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67FAC0B3" w14:textId="77777777" w:rsidR="005159C1" w:rsidRPr="00203C74" w:rsidRDefault="005159C1"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02CCA793" w14:textId="77777777" w:rsidTr="00410BCE">
        <w:tc>
          <w:tcPr>
            <w:tcW w:w="1277" w:type="dxa"/>
            <w:tcBorders>
              <w:left w:val="double" w:sz="4" w:space="0" w:color="auto"/>
              <w:right w:val="double" w:sz="4" w:space="0" w:color="auto"/>
            </w:tcBorders>
          </w:tcPr>
          <w:p w14:paraId="62C86F67"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05</w:t>
            </w:r>
          </w:p>
        </w:tc>
        <w:tc>
          <w:tcPr>
            <w:tcW w:w="7517" w:type="dxa"/>
            <w:tcBorders>
              <w:left w:val="double" w:sz="4" w:space="0" w:color="auto"/>
              <w:right w:val="double" w:sz="4" w:space="0" w:color="auto"/>
            </w:tcBorders>
            <w:vAlign w:val="center"/>
          </w:tcPr>
          <w:p w14:paraId="3E669BA8" w14:textId="65F9FF7D" w:rsidR="00BC5009" w:rsidRPr="00203C74" w:rsidRDefault="00A84175" w:rsidP="00622DED">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Prijsinvulformulier</w:t>
            </w:r>
          </w:p>
        </w:tc>
        <w:tc>
          <w:tcPr>
            <w:tcW w:w="1271" w:type="dxa"/>
            <w:tcBorders>
              <w:left w:val="double" w:sz="4" w:space="0" w:color="auto"/>
              <w:right w:val="double" w:sz="4" w:space="0" w:color="auto"/>
            </w:tcBorders>
            <w:vAlign w:val="center"/>
          </w:tcPr>
          <w:p w14:paraId="016E62B0"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2C3842CF" w14:textId="77777777" w:rsidTr="00D870B5">
        <w:tc>
          <w:tcPr>
            <w:tcW w:w="1277" w:type="dxa"/>
            <w:tcBorders>
              <w:left w:val="double" w:sz="4" w:space="0" w:color="auto"/>
              <w:right w:val="double" w:sz="4" w:space="0" w:color="auto"/>
            </w:tcBorders>
            <w:vAlign w:val="center"/>
          </w:tcPr>
          <w:p w14:paraId="00455746" w14:textId="77777777" w:rsidR="00BC5009" w:rsidRPr="00BC5009" w:rsidRDefault="00BC5009" w:rsidP="00D870B5">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06</w:t>
            </w:r>
          </w:p>
        </w:tc>
        <w:tc>
          <w:tcPr>
            <w:tcW w:w="7517" w:type="dxa"/>
            <w:tcBorders>
              <w:left w:val="double" w:sz="4" w:space="0" w:color="auto"/>
              <w:right w:val="double" w:sz="4" w:space="0" w:color="auto"/>
            </w:tcBorders>
            <w:vAlign w:val="center"/>
          </w:tcPr>
          <w:p w14:paraId="7F31BF20" w14:textId="1E1F718D" w:rsidR="00D870B5" w:rsidRPr="00161559" w:rsidRDefault="00D870B5" w:rsidP="00622DED">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Rekenmodel maandbedrag vulgraadsensoren</w:t>
            </w:r>
          </w:p>
        </w:tc>
        <w:tc>
          <w:tcPr>
            <w:tcW w:w="1271" w:type="dxa"/>
            <w:tcBorders>
              <w:left w:val="double" w:sz="4" w:space="0" w:color="auto"/>
              <w:right w:val="double" w:sz="4" w:space="0" w:color="auto"/>
            </w:tcBorders>
            <w:vAlign w:val="center"/>
          </w:tcPr>
          <w:p w14:paraId="327E2403"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658900D0" w14:textId="77777777" w:rsidTr="00410BCE">
        <w:tc>
          <w:tcPr>
            <w:tcW w:w="1277" w:type="dxa"/>
            <w:tcBorders>
              <w:left w:val="double" w:sz="4" w:space="0" w:color="auto"/>
              <w:right w:val="double" w:sz="4" w:space="0" w:color="auto"/>
            </w:tcBorders>
          </w:tcPr>
          <w:p w14:paraId="0567D020"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07</w:t>
            </w:r>
          </w:p>
        </w:tc>
        <w:tc>
          <w:tcPr>
            <w:tcW w:w="7517" w:type="dxa"/>
            <w:tcBorders>
              <w:left w:val="double" w:sz="4" w:space="0" w:color="auto"/>
              <w:right w:val="double" w:sz="4" w:space="0" w:color="auto"/>
            </w:tcBorders>
            <w:vAlign w:val="center"/>
          </w:tcPr>
          <w:p w14:paraId="7AA815B1" w14:textId="50BFE20F" w:rsidR="00BC5009" w:rsidRPr="00161559" w:rsidRDefault="00BC5009" w:rsidP="00791ECC">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 xml:space="preserve">Offertes </w:t>
            </w:r>
            <w:r w:rsidR="00791ECC" w:rsidRPr="00161559">
              <w:rPr>
                <w:rFonts w:ascii="Century Gothic" w:hAnsi="Century Gothic" w:cs="CenturyGothic"/>
                <w:sz w:val="18"/>
                <w:szCs w:val="18"/>
              </w:rPr>
              <w:t xml:space="preserve"> </w:t>
            </w:r>
            <w:r w:rsidR="003C7567" w:rsidRPr="00161559">
              <w:rPr>
                <w:rFonts w:ascii="Century Gothic" w:hAnsi="Century Gothic" w:cs="CenturyGothic"/>
                <w:sz w:val="18"/>
                <w:szCs w:val="18"/>
              </w:rPr>
              <w:t>en technische specificaties</w:t>
            </w:r>
          </w:p>
        </w:tc>
        <w:tc>
          <w:tcPr>
            <w:tcW w:w="1271" w:type="dxa"/>
            <w:tcBorders>
              <w:left w:val="double" w:sz="4" w:space="0" w:color="auto"/>
              <w:right w:val="double" w:sz="4" w:space="0" w:color="auto"/>
            </w:tcBorders>
            <w:vAlign w:val="center"/>
          </w:tcPr>
          <w:p w14:paraId="1D551EBD"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F675E1E" w14:textId="77777777" w:rsidTr="00410BCE">
        <w:tc>
          <w:tcPr>
            <w:tcW w:w="1277" w:type="dxa"/>
            <w:tcBorders>
              <w:left w:val="double" w:sz="4" w:space="0" w:color="auto"/>
              <w:right w:val="double" w:sz="4" w:space="0" w:color="auto"/>
            </w:tcBorders>
          </w:tcPr>
          <w:p w14:paraId="53F128B1"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08</w:t>
            </w:r>
          </w:p>
        </w:tc>
        <w:tc>
          <w:tcPr>
            <w:tcW w:w="7517" w:type="dxa"/>
            <w:tcBorders>
              <w:left w:val="double" w:sz="4" w:space="0" w:color="auto"/>
              <w:right w:val="double" w:sz="4" w:space="0" w:color="auto"/>
            </w:tcBorders>
            <w:vAlign w:val="center"/>
          </w:tcPr>
          <w:p w14:paraId="65B2F52D" w14:textId="2C5AF077" w:rsidR="00BC5009" w:rsidRPr="00161559" w:rsidRDefault="00734477"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Plan van aanpak</w:t>
            </w:r>
            <w:r w:rsidR="00CE7656" w:rsidRPr="00161559">
              <w:rPr>
                <w:rFonts w:ascii="Century Gothic" w:hAnsi="Century Gothic" w:cs="CenturyGothic"/>
                <w:sz w:val="18"/>
                <w:szCs w:val="18"/>
              </w:rPr>
              <w:t>(W-</w:t>
            </w:r>
            <w:r w:rsidRPr="00161559">
              <w:rPr>
                <w:rFonts w:ascii="Century Gothic" w:hAnsi="Century Gothic" w:cs="CenturyGothic"/>
                <w:sz w:val="18"/>
                <w:szCs w:val="18"/>
              </w:rPr>
              <w:t>01</w:t>
            </w:r>
            <w:r w:rsidR="00CE7656" w:rsidRPr="00161559">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1D74A840"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69B78EA2" w14:textId="77777777" w:rsidTr="00410BCE">
        <w:tc>
          <w:tcPr>
            <w:tcW w:w="1277" w:type="dxa"/>
            <w:tcBorders>
              <w:left w:val="double" w:sz="4" w:space="0" w:color="auto"/>
              <w:right w:val="double" w:sz="4" w:space="0" w:color="auto"/>
            </w:tcBorders>
          </w:tcPr>
          <w:p w14:paraId="5B926795"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09</w:t>
            </w:r>
          </w:p>
        </w:tc>
        <w:tc>
          <w:tcPr>
            <w:tcW w:w="7517" w:type="dxa"/>
            <w:tcBorders>
              <w:left w:val="double" w:sz="4" w:space="0" w:color="auto"/>
              <w:right w:val="double" w:sz="4" w:space="0" w:color="auto"/>
            </w:tcBorders>
            <w:vAlign w:val="center"/>
          </w:tcPr>
          <w:p w14:paraId="1A9CB24C" w14:textId="7AC35AB2" w:rsidR="00BC5009" w:rsidRPr="00161559" w:rsidRDefault="00CE7656"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 xml:space="preserve">Beschrijving </w:t>
            </w:r>
            <w:r w:rsidR="00734477" w:rsidRPr="00161559">
              <w:rPr>
                <w:rFonts w:ascii="Century Gothic" w:hAnsi="Century Gothic" w:cs="CenturyGothic"/>
                <w:sz w:val="18"/>
                <w:szCs w:val="18"/>
              </w:rPr>
              <w:t>begeleiding- en opleidingsplan</w:t>
            </w:r>
            <w:r w:rsidRPr="00161559">
              <w:rPr>
                <w:rFonts w:ascii="Century Gothic" w:hAnsi="Century Gothic" w:cs="CenturyGothic"/>
                <w:sz w:val="18"/>
                <w:szCs w:val="18"/>
              </w:rPr>
              <w:t xml:space="preserve"> (W-</w:t>
            </w:r>
            <w:r w:rsidR="00734477" w:rsidRPr="00161559">
              <w:rPr>
                <w:rFonts w:ascii="Century Gothic" w:hAnsi="Century Gothic" w:cs="CenturyGothic"/>
                <w:sz w:val="18"/>
                <w:szCs w:val="18"/>
              </w:rPr>
              <w:t>02</w:t>
            </w:r>
            <w:r w:rsidRPr="00161559">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0870C80F"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BA52CAC" w14:textId="77777777" w:rsidTr="00410BCE">
        <w:tc>
          <w:tcPr>
            <w:tcW w:w="1277" w:type="dxa"/>
            <w:tcBorders>
              <w:left w:val="double" w:sz="4" w:space="0" w:color="auto"/>
              <w:right w:val="double" w:sz="4" w:space="0" w:color="auto"/>
            </w:tcBorders>
          </w:tcPr>
          <w:p w14:paraId="41E7DCFB"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10</w:t>
            </w:r>
          </w:p>
        </w:tc>
        <w:tc>
          <w:tcPr>
            <w:tcW w:w="7517" w:type="dxa"/>
            <w:tcBorders>
              <w:left w:val="double" w:sz="4" w:space="0" w:color="auto"/>
              <w:right w:val="double" w:sz="4" w:space="0" w:color="auto"/>
            </w:tcBorders>
            <w:vAlign w:val="center"/>
          </w:tcPr>
          <w:p w14:paraId="771553E2" w14:textId="31AEFAC6" w:rsidR="00BC5009" w:rsidRPr="00161559" w:rsidRDefault="00CE7656"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 xml:space="preserve">Beschrijving </w:t>
            </w:r>
            <w:r w:rsidR="00734477" w:rsidRPr="00161559">
              <w:rPr>
                <w:rFonts w:ascii="Century Gothic" w:hAnsi="Century Gothic" w:cs="CenturyGothic"/>
                <w:sz w:val="18"/>
                <w:szCs w:val="18"/>
              </w:rPr>
              <w:t>gelijkmatige verdeling inzameling</w:t>
            </w:r>
            <w:r w:rsidRPr="00161559">
              <w:rPr>
                <w:rFonts w:ascii="Century Gothic" w:hAnsi="Century Gothic" w:cs="CenturyGothic"/>
                <w:sz w:val="18"/>
                <w:szCs w:val="18"/>
              </w:rPr>
              <w:t xml:space="preserve"> (W-</w:t>
            </w:r>
            <w:r w:rsidR="00734477" w:rsidRPr="00161559">
              <w:rPr>
                <w:rFonts w:ascii="Century Gothic" w:hAnsi="Century Gothic" w:cs="CenturyGothic"/>
                <w:sz w:val="18"/>
                <w:szCs w:val="18"/>
              </w:rPr>
              <w:t>03</w:t>
            </w:r>
            <w:r w:rsidRPr="00161559">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084008FB"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491CF4A2" w14:textId="77777777" w:rsidTr="00410BCE">
        <w:tc>
          <w:tcPr>
            <w:tcW w:w="1277" w:type="dxa"/>
            <w:tcBorders>
              <w:left w:val="double" w:sz="4" w:space="0" w:color="auto"/>
              <w:right w:val="double" w:sz="4" w:space="0" w:color="auto"/>
            </w:tcBorders>
          </w:tcPr>
          <w:p w14:paraId="2AAF91C3"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11</w:t>
            </w:r>
          </w:p>
        </w:tc>
        <w:tc>
          <w:tcPr>
            <w:tcW w:w="7517" w:type="dxa"/>
            <w:tcBorders>
              <w:left w:val="double" w:sz="4" w:space="0" w:color="auto"/>
              <w:right w:val="double" w:sz="4" w:space="0" w:color="auto"/>
            </w:tcBorders>
            <w:vAlign w:val="center"/>
          </w:tcPr>
          <w:p w14:paraId="2C77A010" w14:textId="03317676" w:rsidR="00BC5009" w:rsidRPr="00161559" w:rsidRDefault="00CE7656"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 xml:space="preserve">Beschrijving </w:t>
            </w:r>
            <w:r w:rsidR="00734477" w:rsidRPr="00161559">
              <w:rPr>
                <w:rFonts w:ascii="Century Gothic" w:hAnsi="Century Gothic" w:cs="CenturyGothic"/>
                <w:sz w:val="18"/>
                <w:szCs w:val="18"/>
              </w:rPr>
              <w:t>factoren dynamisch inzamele</w:t>
            </w:r>
            <w:r w:rsidR="00161559">
              <w:rPr>
                <w:rFonts w:ascii="Century Gothic" w:hAnsi="Century Gothic" w:cs="CenturyGothic"/>
                <w:sz w:val="18"/>
                <w:szCs w:val="18"/>
              </w:rPr>
              <w:t>n</w:t>
            </w:r>
            <w:r w:rsidRPr="00161559">
              <w:rPr>
                <w:rFonts w:ascii="Century Gothic" w:hAnsi="Century Gothic" w:cs="CenturyGothic"/>
                <w:sz w:val="18"/>
                <w:szCs w:val="18"/>
              </w:rPr>
              <w:t xml:space="preserve"> (W-</w:t>
            </w:r>
            <w:r w:rsidR="00734477" w:rsidRPr="00161559">
              <w:rPr>
                <w:rFonts w:ascii="Century Gothic" w:hAnsi="Century Gothic" w:cs="CenturyGothic"/>
                <w:sz w:val="18"/>
                <w:szCs w:val="18"/>
              </w:rPr>
              <w:t>04</w:t>
            </w:r>
            <w:r w:rsidRPr="00161559">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04443E76"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28763EEE" w14:textId="77777777" w:rsidTr="00410BCE">
        <w:tc>
          <w:tcPr>
            <w:tcW w:w="1277" w:type="dxa"/>
            <w:tcBorders>
              <w:left w:val="double" w:sz="4" w:space="0" w:color="auto"/>
              <w:right w:val="double" w:sz="4" w:space="0" w:color="auto"/>
            </w:tcBorders>
          </w:tcPr>
          <w:p w14:paraId="76E1B46E"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12</w:t>
            </w:r>
          </w:p>
        </w:tc>
        <w:tc>
          <w:tcPr>
            <w:tcW w:w="7517" w:type="dxa"/>
            <w:tcBorders>
              <w:left w:val="double" w:sz="4" w:space="0" w:color="auto"/>
              <w:right w:val="double" w:sz="4" w:space="0" w:color="auto"/>
            </w:tcBorders>
            <w:vAlign w:val="center"/>
          </w:tcPr>
          <w:p w14:paraId="4BD3C809" w14:textId="5E580BF0" w:rsidR="00BC5009" w:rsidRPr="00161559" w:rsidRDefault="00734477"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Beschrijving prioriteiten</w:t>
            </w:r>
            <w:r w:rsidR="00CE7656" w:rsidRPr="00161559">
              <w:rPr>
                <w:rFonts w:ascii="Century Gothic" w:hAnsi="Century Gothic" w:cs="CenturyGothic"/>
                <w:sz w:val="18"/>
                <w:szCs w:val="18"/>
              </w:rPr>
              <w:t>(W-</w:t>
            </w:r>
            <w:r w:rsidRPr="00161559">
              <w:rPr>
                <w:rFonts w:ascii="Century Gothic" w:hAnsi="Century Gothic" w:cs="CenturyGothic"/>
                <w:sz w:val="18"/>
                <w:szCs w:val="18"/>
              </w:rPr>
              <w:t>05</w:t>
            </w:r>
            <w:r w:rsidR="00CE7656" w:rsidRPr="00161559">
              <w:rPr>
                <w:rFonts w:ascii="Century Gothic" w:hAnsi="Century Gothic" w:cs="CenturyGothic"/>
                <w:sz w:val="18"/>
                <w:szCs w:val="18"/>
              </w:rPr>
              <w:t>)</w:t>
            </w:r>
            <w:bookmarkStart w:id="8" w:name="_GoBack"/>
            <w:bookmarkEnd w:id="8"/>
          </w:p>
        </w:tc>
        <w:tc>
          <w:tcPr>
            <w:tcW w:w="1271" w:type="dxa"/>
            <w:tcBorders>
              <w:left w:val="double" w:sz="4" w:space="0" w:color="auto"/>
              <w:right w:val="double" w:sz="4" w:space="0" w:color="auto"/>
            </w:tcBorders>
            <w:vAlign w:val="center"/>
          </w:tcPr>
          <w:p w14:paraId="16ADE6A6"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FC49D98" w14:textId="77777777" w:rsidTr="00410BCE">
        <w:tc>
          <w:tcPr>
            <w:tcW w:w="1277" w:type="dxa"/>
            <w:tcBorders>
              <w:left w:val="double" w:sz="4" w:space="0" w:color="auto"/>
              <w:right w:val="double" w:sz="4" w:space="0" w:color="auto"/>
            </w:tcBorders>
          </w:tcPr>
          <w:p w14:paraId="5B58F505"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13</w:t>
            </w:r>
          </w:p>
        </w:tc>
        <w:tc>
          <w:tcPr>
            <w:tcW w:w="7517" w:type="dxa"/>
            <w:tcBorders>
              <w:left w:val="double" w:sz="4" w:space="0" w:color="auto"/>
              <w:right w:val="double" w:sz="4" w:space="0" w:color="auto"/>
            </w:tcBorders>
            <w:vAlign w:val="center"/>
          </w:tcPr>
          <w:p w14:paraId="7EBCA25F" w14:textId="77D7C585" w:rsidR="00BC5009" w:rsidRPr="00161559" w:rsidRDefault="00734477"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 xml:space="preserve">Beschrijving verschil volume aanbod </w:t>
            </w:r>
            <w:r w:rsidR="00CE7656" w:rsidRPr="00161559">
              <w:rPr>
                <w:rFonts w:ascii="Century Gothic" w:hAnsi="Century Gothic" w:cs="CenturyGothic"/>
                <w:sz w:val="18"/>
                <w:szCs w:val="18"/>
              </w:rPr>
              <w:t xml:space="preserve"> (W-</w:t>
            </w:r>
            <w:r w:rsidRPr="00161559">
              <w:rPr>
                <w:rFonts w:ascii="Century Gothic" w:hAnsi="Century Gothic" w:cs="CenturyGothic"/>
                <w:sz w:val="18"/>
                <w:szCs w:val="18"/>
              </w:rPr>
              <w:t>06</w:t>
            </w:r>
            <w:r w:rsidR="00CE7656" w:rsidRPr="00161559">
              <w:rPr>
                <w:rFonts w:ascii="Century Gothic" w:hAnsi="Century Gothic" w:cs="CenturyGothic"/>
                <w:sz w:val="18"/>
                <w:szCs w:val="18"/>
              </w:rPr>
              <w:t>)</w:t>
            </w:r>
          </w:p>
        </w:tc>
        <w:tc>
          <w:tcPr>
            <w:tcW w:w="1271" w:type="dxa"/>
            <w:tcBorders>
              <w:left w:val="double" w:sz="4" w:space="0" w:color="auto"/>
              <w:right w:val="double" w:sz="4" w:space="0" w:color="auto"/>
            </w:tcBorders>
            <w:vAlign w:val="center"/>
          </w:tcPr>
          <w:p w14:paraId="25AE0362"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0F28CA15" w14:textId="77777777" w:rsidTr="00410BCE">
        <w:tc>
          <w:tcPr>
            <w:tcW w:w="1277" w:type="dxa"/>
            <w:tcBorders>
              <w:left w:val="double" w:sz="4" w:space="0" w:color="auto"/>
              <w:right w:val="double" w:sz="4" w:space="0" w:color="auto"/>
            </w:tcBorders>
          </w:tcPr>
          <w:p w14:paraId="54DEA5A3" w14:textId="77777777" w:rsidR="00BC5009" w:rsidRPr="00BC5009" w:rsidRDefault="00BC5009" w:rsidP="00C8600F">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14</w:t>
            </w:r>
          </w:p>
        </w:tc>
        <w:tc>
          <w:tcPr>
            <w:tcW w:w="7517" w:type="dxa"/>
            <w:tcBorders>
              <w:left w:val="double" w:sz="4" w:space="0" w:color="auto"/>
              <w:right w:val="double" w:sz="4" w:space="0" w:color="auto"/>
            </w:tcBorders>
            <w:vAlign w:val="center"/>
          </w:tcPr>
          <w:p w14:paraId="7C853ABF" w14:textId="0A4A8A38" w:rsidR="00BC5009" w:rsidRPr="00161559" w:rsidRDefault="00734477" w:rsidP="00734477">
            <w:pPr>
              <w:autoSpaceDE w:val="0"/>
              <w:autoSpaceDN w:val="0"/>
              <w:adjustRightInd w:val="0"/>
              <w:spacing w:after="0" w:line="240" w:lineRule="auto"/>
              <w:rPr>
                <w:rFonts w:ascii="Century Gothic" w:hAnsi="Century Gothic" w:cs="CenturyGothic"/>
                <w:sz w:val="18"/>
                <w:szCs w:val="18"/>
              </w:rPr>
            </w:pPr>
            <w:r w:rsidRPr="00161559">
              <w:rPr>
                <w:rFonts w:ascii="Century Gothic" w:hAnsi="Century Gothic" w:cs="CenturyGothic"/>
                <w:sz w:val="18"/>
                <w:szCs w:val="18"/>
              </w:rPr>
              <w:t>Beschrijving compensatie uitval vulgraadsensoren (W-07)</w:t>
            </w:r>
          </w:p>
        </w:tc>
        <w:tc>
          <w:tcPr>
            <w:tcW w:w="1271" w:type="dxa"/>
            <w:tcBorders>
              <w:left w:val="double" w:sz="4" w:space="0" w:color="auto"/>
              <w:right w:val="double" w:sz="4" w:space="0" w:color="auto"/>
            </w:tcBorders>
            <w:vAlign w:val="center"/>
          </w:tcPr>
          <w:p w14:paraId="1E2BBE1B"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BC5009" w:rsidRPr="00956D15" w14:paraId="14A5A0E4" w14:textId="77777777" w:rsidTr="00012DDB">
        <w:tc>
          <w:tcPr>
            <w:tcW w:w="1277" w:type="dxa"/>
            <w:tcBorders>
              <w:left w:val="double" w:sz="4" w:space="0" w:color="auto"/>
              <w:bottom w:val="double" w:sz="4" w:space="0" w:color="auto"/>
              <w:right w:val="double" w:sz="4" w:space="0" w:color="auto"/>
            </w:tcBorders>
            <w:vAlign w:val="center"/>
          </w:tcPr>
          <w:p w14:paraId="73001FBE" w14:textId="293967D2" w:rsidR="00BC5009" w:rsidRPr="00BC5009" w:rsidRDefault="00734477" w:rsidP="000D3510">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sz w:val="18"/>
                <w:szCs w:val="18"/>
              </w:rPr>
              <w:t>15</w:t>
            </w:r>
          </w:p>
        </w:tc>
        <w:tc>
          <w:tcPr>
            <w:tcW w:w="7517" w:type="dxa"/>
            <w:tcBorders>
              <w:left w:val="double" w:sz="4" w:space="0" w:color="auto"/>
              <w:bottom w:val="double" w:sz="4" w:space="0" w:color="auto"/>
              <w:right w:val="double" w:sz="4" w:space="0" w:color="auto"/>
            </w:tcBorders>
            <w:vAlign w:val="center"/>
          </w:tcPr>
          <w:p w14:paraId="66CEC12B" w14:textId="77777777" w:rsidR="003C7567" w:rsidRPr="00161559" w:rsidRDefault="003C7567" w:rsidP="003C7567">
            <w:pPr>
              <w:autoSpaceDE w:val="0"/>
              <w:autoSpaceDN w:val="0"/>
              <w:adjustRightInd w:val="0"/>
              <w:spacing w:after="0" w:line="240" w:lineRule="auto"/>
              <w:rPr>
                <w:rFonts w:ascii="Century Gothic" w:hAnsi="Century Gothic" w:cs="CenturyGothic"/>
                <w:sz w:val="20"/>
                <w:szCs w:val="20"/>
              </w:rPr>
            </w:pPr>
            <w:r w:rsidRPr="00161559">
              <w:rPr>
                <w:rFonts w:ascii="Century Gothic" w:hAnsi="Century Gothic" w:cs="CenturyGothic"/>
                <w:sz w:val="18"/>
                <w:szCs w:val="18"/>
              </w:rPr>
              <w:t>Facultatief bijgevoegde bewijsmiddelen uit het Uniform Europees Aanbestedingsdocument:</w:t>
            </w:r>
          </w:p>
          <w:p w14:paraId="24D58649" w14:textId="77777777" w:rsidR="003C7567" w:rsidRPr="00161559" w:rsidRDefault="003C7567" w:rsidP="003C7567">
            <w:pPr>
              <w:numPr>
                <w:ilvl w:val="0"/>
                <w:numId w:val="62"/>
              </w:numPr>
              <w:autoSpaceDE w:val="0"/>
              <w:autoSpaceDN w:val="0"/>
              <w:adjustRightInd w:val="0"/>
              <w:spacing w:after="0" w:line="240" w:lineRule="auto"/>
              <w:jc w:val="both"/>
              <w:rPr>
                <w:rFonts w:ascii="Century Gothic" w:hAnsi="Century Gothic" w:cs="CenturyGothic"/>
                <w:sz w:val="18"/>
                <w:szCs w:val="18"/>
              </w:rPr>
            </w:pPr>
            <w:r w:rsidRPr="00161559">
              <w:rPr>
                <w:rFonts w:ascii="Century Gothic" w:hAnsi="Century Gothic" w:cs="CenturyGothic"/>
                <w:sz w:val="18"/>
                <w:szCs w:val="18"/>
              </w:rPr>
              <w:t>Een recent (niet ouder dan 6 maanden op het tijdstip van indienen van de inschrijving) uittreksel uit het handelsregister dat de actuele situatie weergeeft</w:t>
            </w:r>
          </w:p>
          <w:p w14:paraId="2E8D5512" w14:textId="77777777" w:rsidR="003C7567" w:rsidRPr="00161559" w:rsidRDefault="003C7567" w:rsidP="003C7567">
            <w:pPr>
              <w:numPr>
                <w:ilvl w:val="0"/>
                <w:numId w:val="62"/>
              </w:numPr>
              <w:autoSpaceDE w:val="0"/>
              <w:autoSpaceDN w:val="0"/>
              <w:adjustRightInd w:val="0"/>
              <w:spacing w:after="0" w:line="240" w:lineRule="auto"/>
              <w:jc w:val="both"/>
              <w:rPr>
                <w:rFonts w:ascii="Century Gothic" w:hAnsi="Century Gothic" w:cs="CenturyGothic"/>
                <w:sz w:val="18"/>
                <w:szCs w:val="18"/>
              </w:rPr>
            </w:pPr>
            <w:r w:rsidRPr="00161559">
              <w:rPr>
                <w:rFonts w:ascii="Century Gothic" w:hAnsi="Century Gothic" w:cs="CenturyGothic"/>
                <w:sz w:val="18"/>
                <w:szCs w:val="18"/>
              </w:rPr>
              <w:t>Een recente (niet ouder dan twee jaar op het tijdstip van indienen inschrijving) Gedragsverklaring Aanbesteden (GVA)</w:t>
            </w:r>
          </w:p>
          <w:p w14:paraId="7F055001" w14:textId="77777777" w:rsidR="003C7567" w:rsidRPr="00161559" w:rsidRDefault="003C7567" w:rsidP="003C7567">
            <w:pPr>
              <w:numPr>
                <w:ilvl w:val="0"/>
                <w:numId w:val="62"/>
              </w:numPr>
              <w:autoSpaceDE w:val="0"/>
              <w:autoSpaceDN w:val="0"/>
              <w:adjustRightInd w:val="0"/>
              <w:spacing w:after="0" w:line="240" w:lineRule="auto"/>
              <w:jc w:val="both"/>
              <w:rPr>
                <w:rFonts w:ascii="Century Gothic" w:hAnsi="Century Gothic" w:cs="CenturyGothic"/>
                <w:sz w:val="18"/>
                <w:szCs w:val="18"/>
              </w:rPr>
            </w:pPr>
            <w:r w:rsidRPr="00161559">
              <w:rPr>
                <w:rFonts w:ascii="Century Gothic" w:hAnsi="Century Gothic" w:cs="CenturyGothic"/>
                <w:sz w:val="18"/>
                <w:szCs w:val="18"/>
              </w:rPr>
              <w:t xml:space="preserve">een kopie van een geldige (op het moment van indienen inschrijving) polis van de relevante aansprakelijkheidsverzekering </w:t>
            </w:r>
          </w:p>
          <w:p w14:paraId="09DB269C" w14:textId="77777777" w:rsidR="003C7567" w:rsidRPr="00161559" w:rsidRDefault="003C7567" w:rsidP="003C7567">
            <w:pPr>
              <w:autoSpaceDE w:val="0"/>
              <w:autoSpaceDN w:val="0"/>
              <w:adjustRightInd w:val="0"/>
              <w:spacing w:after="0" w:line="240" w:lineRule="auto"/>
              <w:ind w:left="360"/>
              <w:jc w:val="both"/>
              <w:rPr>
                <w:rFonts w:ascii="Century Gothic" w:hAnsi="Century Gothic" w:cs="CenturyGothic"/>
                <w:sz w:val="18"/>
                <w:szCs w:val="18"/>
              </w:rPr>
            </w:pPr>
            <w:r w:rsidRPr="00161559">
              <w:rPr>
                <w:rFonts w:ascii="Century Gothic" w:hAnsi="Century Gothic" w:cs="CenturyGothic"/>
                <w:sz w:val="18"/>
                <w:szCs w:val="18"/>
              </w:rPr>
              <w:t xml:space="preserve">of </w:t>
            </w:r>
          </w:p>
          <w:p w14:paraId="34DA16C1" w14:textId="6E433B26" w:rsidR="003C7567" w:rsidRPr="00161559" w:rsidRDefault="003C7567" w:rsidP="00D71748">
            <w:pPr>
              <w:autoSpaceDE w:val="0"/>
              <w:autoSpaceDN w:val="0"/>
              <w:adjustRightInd w:val="0"/>
              <w:spacing w:after="0" w:line="240" w:lineRule="auto"/>
              <w:ind w:left="720"/>
              <w:jc w:val="both"/>
              <w:rPr>
                <w:rFonts w:ascii="Century Gothic" w:hAnsi="Century Gothic" w:cs="CenturyGothic"/>
                <w:sz w:val="18"/>
                <w:szCs w:val="18"/>
              </w:rPr>
            </w:pPr>
            <w:r w:rsidRPr="00161559">
              <w:rPr>
                <w:rFonts w:ascii="Century Gothic" w:hAnsi="Century Gothic" w:cs="CenturyGothic"/>
                <w:sz w:val="18"/>
                <w:szCs w:val="18"/>
              </w:rPr>
              <w:t>een verklaring van een verzekeringsmaatschappij, waarin de dekking is aangegeven met  betrekking tot deze aansprakelijkheid)</w:t>
            </w:r>
          </w:p>
        </w:tc>
        <w:tc>
          <w:tcPr>
            <w:tcW w:w="1271" w:type="dxa"/>
            <w:tcBorders>
              <w:left w:val="double" w:sz="4" w:space="0" w:color="auto"/>
              <w:bottom w:val="double" w:sz="4" w:space="0" w:color="auto"/>
              <w:right w:val="double" w:sz="4" w:space="0" w:color="auto"/>
            </w:tcBorders>
            <w:vAlign w:val="center"/>
          </w:tcPr>
          <w:p w14:paraId="2DA7AD07" w14:textId="77777777" w:rsidR="00BC5009" w:rsidRPr="00203C74" w:rsidRDefault="00BC5009" w:rsidP="00544F99">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bl>
    <w:p w14:paraId="3119F8E9" w14:textId="77777777" w:rsidR="00B448A7" w:rsidRDefault="00B448A7" w:rsidP="0037070E">
      <w:pPr>
        <w:autoSpaceDE w:val="0"/>
        <w:autoSpaceDN w:val="0"/>
        <w:adjustRightInd w:val="0"/>
        <w:spacing w:after="0" w:line="240" w:lineRule="auto"/>
        <w:jc w:val="both"/>
        <w:rPr>
          <w:rFonts w:ascii="Century Gothic" w:hAnsi="Century Gothic" w:cs="CenturyGothic"/>
          <w:sz w:val="20"/>
          <w:szCs w:val="20"/>
        </w:rPr>
      </w:pPr>
    </w:p>
    <w:p w14:paraId="4C6ED152" w14:textId="77777777" w:rsidR="00F907B5" w:rsidRPr="00AF46EA" w:rsidRDefault="00B00ED1" w:rsidP="0037070E">
      <w:pPr>
        <w:autoSpaceDE w:val="0"/>
        <w:autoSpaceDN w:val="0"/>
        <w:adjustRightInd w:val="0"/>
        <w:spacing w:after="0" w:line="240" w:lineRule="auto"/>
        <w:jc w:val="both"/>
        <w:rPr>
          <w:rFonts w:ascii="Century Gothic" w:hAnsi="Century Gothic" w:cs="CenturyGothic"/>
          <w:sz w:val="20"/>
          <w:szCs w:val="20"/>
        </w:rPr>
      </w:pPr>
      <w:r>
        <w:rPr>
          <w:rFonts w:ascii="Century Gothic" w:hAnsi="Century Gothic" w:cs="CenturyGothic"/>
          <w:sz w:val="20"/>
          <w:szCs w:val="20"/>
        </w:rPr>
        <w:br w:type="page"/>
      </w:r>
    </w:p>
    <w:p w14:paraId="561C685D" w14:textId="77777777" w:rsidR="00E044C5" w:rsidRPr="00AF46EA" w:rsidRDefault="00AA67DB" w:rsidP="0098744E">
      <w:pPr>
        <w:pStyle w:val="Kop1"/>
        <w:numPr>
          <w:ilvl w:val="0"/>
          <w:numId w:val="0"/>
        </w:numPr>
        <w:ind w:left="567" w:hanging="567"/>
        <w:jc w:val="both"/>
        <w:rPr>
          <w:lang w:val="nl-NL"/>
        </w:rPr>
      </w:pPr>
      <w:bookmarkStart w:id="9" w:name="_Toc455426904"/>
      <w:bookmarkStart w:id="10" w:name="_Toc462644132"/>
      <w:bookmarkStart w:id="11" w:name="_Toc501709655"/>
      <w:r>
        <w:rPr>
          <w:lang w:val="nl-NL"/>
        </w:rPr>
        <w:lastRenderedPageBreak/>
        <w:t>BIJLAGE</w:t>
      </w:r>
      <w:r w:rsidRPr="00AF46EA">
        <w:rPr>
          <w:lang w:val="nl-NL"/>
        </w:rPr>
        <w:t xml:space="preserve"> </w:t>
      </w:r>
      <w:r w:rsidR="00B523E6">
        <w:rPr>
          <w:lang w:val="nl-NL"/>
        </w:rPr>
        <w:t>C</w:t>
      </w:r>
      <w:r w:rsidR="00B523E6" w:rsidRPr="00AF46EA">
        <w:rPr>
          <w:lang w:val="nl-NL"/>
        </w:rPr>
        <w:t xml:space="preserve"> </w:t>
      </w:r>
      <w:r w:rsidR="003C4D41">
        <w:rPr>
          <w:lang w:val="nl-NL"/>
        </w:rPr>
        <w:tab/>
      </w:r>
      <w:r w:rsidR="004C1B22" w:rsidRPr="00AF46EA">
        <w:rPr>
          <w:lang w:val="nl-NL"/>
        </w:rPr>
        <w:t xml:space="preserve">model </w:t>
      </w:r>
      <w:r w:rsidR="00153299" w:rsidRPr="00AF46EA">
        <w:rPr>
          <w:lang w:val="nl-NL"/>
        </w:rPr>
        <w:t>opgave</w:t>
      </w:r>
      <w:r w:rsidR="00DE2CFA">
        <w:rPr>
          <w:lang w:val="nl-NL"/>
        </w:rPr>
        <w:t xml:space="preserve"> kerncompetentie</w:t>
      </w:r>
      <w:r w:rsidR="004A3657">
        <w:rPr>
          <w:lang w:val="nl-NL"/>
        </w:rPr>
        <w:t>(</w:t>
      </w:r>
      <w:r w:rsidR="00DE2CFA">
        <w:rPr>
          <w:lang w:val="nl-NL"/>
        </w:rPr>
        <w:t>s</w:t>
      </w:r>
      <w:r w:rsidR="004A3657">
        <w:rPr>
          <w:lang w:val="nl-NL"/>
        </w:rPr>
        <w:t>)</w:t>
      </w:r>
      <w:bookmarkEnd w:id="9"/>
      <w:bookmarkEnd w:id="10"/>
      <w:bookmarkEnd w:id="11"/>
    </w:p>
    <w:p w14:paraId="1ADCABA0" w14:textId="77777777" w:rsidR="00D71CDE" w:rsidRPr="00203C74" w:rsidRDefault="00D71CDE" w:rsidP="0037070E">
      <w:pPr>
        <w:spacing w:line="240" w:lineRule="auto"/>
        <w:jc w:val="both"/>
        <w:rPr>
          <w:rFonts w:ascii="Century Gothic" w:hAnsi="Century Gothic"/>
          <w:sz w:val="18"/>
          <w:szCs w:val="18"/>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3402"/>
        <w:gridCol w:w="5702"/>
      </w:tblGrid>
      <w:tr w:rsidR="004C1B22" w:rsidRPr="00203C74" w14:paraId="7EEFB677" w14:textId="77777777" w:rsidTr="003D56BF">
        <w:trPr>
          <w:trHeight w:val="284"/>
        </w:trPr>
        <w:tc>
          <w:tcPr>
            <w:tcW w:w="3402" w:type="dxa"/>
          </w:tcPr>
          <w:p w14:paraId="4D027F5D" w14:textId="77777777" w:rsidR="004C1B22" w:rsidRPr="00203C74" w:rsidRDefault="003151C6" w:rsidP="003D56BF">
            <w:pPr>
              <w:spacing w:after="0" w:line="240" w:lineRule="auto"/>
              <w:rPr>
                <w:rFonts w:ascii="Century Gothic" w:hAnsi="Century Gothic"/>
                <w:sz w:val="18"/>
                <w:szCs w:val="18"/>
              </w:rPr>
            </w:pPr>
            <w:r>
              <w:rPr>
                <w:rFonts w:ascii="Century Gothic" w:hAnsi="Century Gothic"/>
                <w:sz w:val="18"/>
                <w:szCs w:val="18"/>
              </w:rPr>
              <w:t>Naam i</w:t>
            </w:r>
            <w:r w:rsidR="004C1B22" w:rsidRPr="00203C74">
              <w:rPr>
                <w:rFonts w:ascii="Century Gothic" w:hAnsi="Century Gothic"/>
                <w:sz w:val="18"/>
                <w:szCs w:val="18"/>
              </w:rPr>
              <w:t>nschrijver</w:t>
            </w:r>
          </w:p>
        </w:tc>
        <w:tc>
          <w:tcPr>
            <w:tcW w:w="5702" w:type="dxa"/>
          </w:tcPr>
          <w:p w14:paraId="73DCF6A9"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771978A3" w14:textId="77777777" w:rsidTr="003D56BF">
        <w:trPr>
          <w:trHeight w:val="284"/>
        </w:trPr>
        <w:tc>
          <w:tcPr>
            <w:tcW w:w="3402" w:type="dxa"/>
          </w:tcPr>
          <w:p w14:paraId="4D37E3D9"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Naam referentie</w:t>
            </w:r>
          </w:p>
        </w:tc>
        <w:tc>
          <w:tcPr>
            <w:tcW w:w="5702" w:type="dxa"/>
          </w:tcPr>
          <w:p w14:paraId="742CD5F8"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257A0540" w14:textId="77777777" w:rsidTr="003D56BF">
        <w:trPr>
          <w:trHeight w:val="284"/>
        </w:trPr>
        <w:tc>
          <w:tcPr>
            <w:tcW w:w="3402" w:type="dxa"/>
          </w:tcPr>
          <w:p w14:paraId="2735F4A3"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Adres referentie</w:t>
            </w:r>
          </w:p>
        </w:tc>
        <w:tc>
          <w:tcPr>
            <w:tcW w:w="5702" w:type="dxa"/>
          </w:tcPr>
          <w:p w14:paraId="5BF6C896"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5D39D963" w14:textId="77777777" w:rsidTr="003D56BF">
        <w:trPr>
          <w:trHeight w:val="284"/>
        </w:trPr>
        <w:tc>
          <w:tcPr>
            <w:tcW w:w="3402" w:type="dxa"/>
          </w:tcPr>
          <w:p w14:paraId="55282B29"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Postcode + woonplaats referentie</w:t>
            </w:r>
          </w:p>
        </w:tc>
        <w:tc>
          <w:tcPr>
            <w:tcW w:w="5702" w:type="dxa"/>
          </w:tcPr>
          <w:p w14:paraId="010CA59B"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7E47DB23" w14:textId="77777777" w:rsidTr="003D56BF">
        <w:trPr>
          <w:trHeight w:val="284"/>
        </w:trPr>
        <w:tc>
          <w:tcPr>
            <w:tcW w:w="3402" w:type="dxa"/>
          </w:tcPr>
          <w:p w14:paraId="0F55A002"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Naam contactpersoon referentie</w:t>
            </w:r>
          </w:p>
        </w:tc>
        <w:tc>
          <w:tcPr>
            <w:tcW w:w="5702" w:type="dxa"/>
          </w:tcPr>
          <w:p w14:paraId="62E82106"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0E34C637" w14:textId="77777777" w:rsidTr="003D56BF">
        <w:tc>
          <w:tcPr>
            <w:tcW w:w="3402" w:type="dxa"/>
            <w:vAlign w:val="center"/>
          </w:tcPr>
          <w:p w14:paraId="25AEC680" w14:textId="77777777" w:rsidR="004C1B22" w:rsidRPr="00203C74" w:rsidRDefault="004C1B22" w:rsidP="003D56BF">
            <w:pPr>
              <w:spacing w:after="0" w:line="240" w:lineRule="auto"/>
              <w:jc w:val="right"/>
              <w:rPr>
                <w:rFonts w:ascii="Century Gothic" w:hAnsi="Century Gothic"/>
                <w:sz w:val="18"/>
                <w:szCs w:val="18"/>
              </w:rPr>
            </w:pPr>
            <w:r w:rsidRPr="00203C74">
              <w:rPr>
                <w:rFonts w:ascii="Century Gothic" w:hAnsi="Century Gothic"/>
                <w:sz w:val="18"/>
                <w:szCs w:val="18"/>
              </w:rPr>
              <w:t>Contactgegevens</w:t>
            </w:r>
            <w:r w:rsidR="00153299" w:rsidRPr="00203C74">
              <w:rPr>
                <w:rFonts w:ascii="Century Gothic" w:hAnsi="Century Gothic"/>
                <w:sz w:val="18"/>
                <w:szCs w:val="18"/>
              </w:rPr>
              <w:t xml:space="preserve"> contactpersoon </w:t>
            </w:r>
            <w:r w:rsidRPr="00203C74">
              <w:rPr>
                <w:rFonts w:ascii="Century Gothic" w:hAnsi="Century Gothic"/>
                <w:sz w:val="18"/>
                <w:szCs w:val="18"/>
              </w:rPr>
              <w:t>referent:</w:t>
            </w:r>
            <w:r w:rsidRPr="00203C74">
              <w:rPr>
                <w:rFonts w:ascii="Century Gothic" w:hAnsi="Century Gothic"/>
                <w:sz w:val="18"/>
                <w:szCs w:val="18"/>
              </w:rPr>
              <w:br/>
              <w:t>telefoonnummer</w:t>
            </w:r>
            <w:r w:rsidR="003D56BF">
              <w:rPr>
                <w:rFonts w:ascii="Century Gothic" w:hAnsi="Century Gothic"/>
                <w:sz w:val="18"/>
                <w:szCs w:val="18"/>
              </w:rPr>
              <w:t>:</w:t>
            </w:r>
            <w:r w:rsidRPr="00203C74">
              <w:rPr>
                <w:rFonts w:ascii="Century Gothic" w:hAnsi="Century Gothic"/>
                <w:sz w:val="18"/>
                <w:szCs w:val="18"/>
              </w:rPr>
              <w:br/>
              <w:t>mobiel nummer</w:t>
            </w:r>
            <w:r w:rsidR="003D56BF">
              <w:rPr>
                <w:rFonts w:ascii="Century Gothic" w:hAnsi="Century Gothic"/>
                <w:sz w:val="18"/>
                <w:szCs w:val="18"/>
              </w:rPr>
              <w:t>:</w:t>
            </w:r>
            <w:r w:rsidRPr="00203C74">
              <w:rPr>
                <w:rFonts w:ascii="Century Gothic" w:hAnsi="Century Gothic"/>
                <w:sz w:val="18"/>
                <w:szCs w:val="18"/>
              </w:rPr>
              <w:br/>
            </w:r>
            <w:r w:rsidR="003D56BF">
              <w:rPr>
                <w:rFonts w:ascii="Century Gothic" w:hAnsi="Century Gothic"/>
                <w:sz w:val="18"/>
                <w:szCs w:val="18"/>
              </w:rPr>
              <w:t>E</w:t>
            </w:r>
            <w:r w:rsidR="00803E26" w:rsidRPr="00203C74">
              <w:rPr>
                <w:rFonts w:ascii="Century Gothic" w:hAnsi="Century Gothic"/>
                <w:sz w:val="18"/>
                <w:szCs w:val="18"/>
              </w:rPr>
              <w:t>-mailadres</w:t>
            </w:r>
            <w:r w:rsidR="003D56BF">
              <w:rPr>
                <w:rFonts w:ascii="Century Gothic" w:hAnsi="Century Gothic"/>
                <w:sz w:val="18"/>
                <w:szCs w:val="18"/>
              </w:rPr>
              <w:t>:</w:t>
            </w:r>
          </w:p>
        </w:tc>
        <w:tc>
          <w:tcPr>
            <w:tcW w:w="5702" w:type="dxa"/>
          </w:tcPr>
          <w:p w14:paraId="3D01EED9" w14:textId="77777777" w:rsidR="00153299" w:rsidRPr="00203C74" w:rsidRDefault="00153299" w:rsidP="0037070E">
            <w:pPr>
              <w:spacing w:after="0" w:line="240" w:lineRule="auto"/>
              <w:jc w:val="both"/>
              <w:rPr>
                <w:rFonts w:ascii="Century Gothic" w:hAnsi="Century Gothic"/>
                <w:sz w:val="18"/>
                <w:szCs w:val="18"/>
              </w:rPr>
            </w:pPr>
          </w:p>
        </w:tc>
      </w:tr>
      <w:tr w:rsidR="004C1B22" w:rsidRPr="00203C74" w14:paraId="7442B74B" w14:textId="77777777" w:rsidTr="003D56BF">
        <w:tc>
          <w:tcPr>
            <w:tcW w:w="3402" w:type="dxa"/>
          </w:tcPr>
          <w:p w14:paraId="19A4D51E" w14:textId="77777777" w:rsidR="00153299" w:rsidRPr="00203C74" w:rsidRDefault="00153299" w:rsidP="003D56BF">
            <w:pPr>
              <w:spacing w:after="0" w:line="240" w:lineRule="auto"/>
              <w:rPr>
                <w:rFonts w:ascii="Century Gothic" w:hAnsi="Century Gothic"/>
                <w:sz w:val="18"/>
                <w:szCs w:val="18"/>
              </w:rPr>
            </w:pPr>
            <w:r w:rsidRPr="00203C74">
              <w:rPr>
                <w:rFonts w:ascii="Century Gothic" w:hAnsi="Century Gothic"/>
                <w:sz w:val="18"/>
                <w:szCs w:val="18"/>
              </w:rPr>
              <w:t>Be</w:t>
            </w:r>
            <w:r w:rsidR="003D56BF">
              <w:rPr>
                <w:rFonts w:ascii="Century Gothic" w:hAnsi="Century Gothic"/>
                <w:sz w:val="18"/>
                <w:szCs w:val="18"/>
              </w:rPr>
              <w:t xml:space="preserve">schrijving </w:t>
            </w:r>
            <w:r w:rsidR="00DE2CFA">
              <w:rPr>
                <w:rFonts w:ascii="Century Gothic" w:hAnsi="Century Gothic"/>
                <w:sz w:val="18"/>
                <w:szCs w:val="18"/>
              </w:rPr>
              <w:t>kerncompetentie</w:t>
            </w:r>
            <w:r w:rsidR="004A3657">
              <w:rPr>
                <w:rFonts w:ascii="Century Gothic" w:hAnsi="Century Gothic"/>
                <w:sz w:val="18"/>
                <w:szCs w:val="18"/>
              </w:rPr>
              <w:t>(</w:t>
            </w:r>
            <w:r w:rsidR="00DE2CFA">
              <w:rPr>
                <w:rFonts w:ascii="Century Gothic" w:hAnsi="Century Gothic"/>
                <w:sz w:val="18"/>
                <w:szCs w:val="18"/>
              </w:rPr>
              <w:t>s</w:t>
            </w:r>
            <w:r w:rsidR="004A3657">
              <w:rPr>
                <w:rFonts w:ascii="Century Gothic" w:hAnsi="Century Gothic"/>
                <w:sz w:val="18"/>
                <w:szCs w:val="18"/>
              </w:rPr>
              <w:t>)</w:t>
            </w:r>
            <w:r w:rsidR="009D0E8E">
              <w:rPr>
                <w:rFonts w:ascii="Century Gothic" w:hAnsi="Century Gothic"/>
                <w:sz w:val="18"/>
                <w:szCs w:val="18"/>
              </w:rPr>
              <w:t xml:space="preserve"> </w:t>
            </w:r>
            <w:r w:rsidR="004C1B22" w:rsidRPr="00203C74">
              <w:rPr>
                <w:rFonts w:ascii="Century Gothic" w:hAnsi="Century Gothic"/>
                <w:sz w:val="18"/>
                <w:szCs w:val="18"/>
              </w:rPr>
              <w:t>opdracht</w:t>
            </w:r>
            <w:r w:rsidR="004C1B22" w:rsidRPr="00203C74">
              <w:rPr>
                <w:rFonts w:ascii="Century Gothic" w:hAnsi="Century Gothic"/>
                <w:sz w:val="18"/>
                <w:szCs w:val="18"/>
              </w:rPr>
              <w:br/>
            </w:r>
          </w:p>
          <w:p w14:paraId="6390AF05" w14:textId="77777777" w:rsidR="00153299" w:rsidRPr="00203C74" w:rsidRDefault="00153299" w:rsidP="003D56BF">
            <w:pPr>
              <w:spacing w:after="0" w:line="240" w:lineRule="auto"/>
              <w:rPr>
                <w:rFonts w:ascii="Century Gothic" w:hAnsi="Century Gothic"/>
                <w:sz w:val="18"/>
                <w:szCs w:val="18"/>
              </w:rPr>
            </w:pPr>
          </w:p>
          <w:p w14:paraId="40974BD3"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br/>
            </w:r>
          </w:p>
        </w:tc>
        <w:tc>
          <w:tcPr>
            <w:tcW w:w="5702" w:type="dxa"/>
          </w:tcPr>
          <w:p w14:paraId="0744C4E8"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5678659D" w14:textId="77777777" w:rsidTr="003D56BF">
        <w:tc>
          <w:tcPr>
            <w:tcW w:w="3402" w:type="dxa"/>
          </w:tcPr>
          <w:p w14:paraId="3E7EAF3C" w14:textId="77777777" w:rsidR="004C1B22" w:rsidRPr="00203C74" w:rsidRDefault="004C1B22" w:rsidP="00DE2CFA">
            <w:pPr>
              <w:spacing w:after="0" w:line="240" w:lineRule="auto"/>
              <w:jc w:val="both"/>
              <w:rPr>
                <w:rFonts w:ascii="Century Gothic" w:hAnsi="Century Gothic"/>
                <w:sz w:val="18"/>
                <w:szCs w:val="18"/>
              </w:rPr>
            </w:pPr>
            <w:r w:rsidRPr="00203C74">
              <w:rPr>
                <w:rFonts w:ascii="Century Gothic" w:hAnsi="Century Gothic"/>
                <w:sz w:val="18"/>
                <w:szCs w:val="18"/>
              </w:rPr>
              <w:t>Periode uitvoering opdracht</w:t>
            </w:r>
          </w:p>
        </w:tc>
        <w:tc>
          <w:tcPr>
            <w:tcW w:w="5702" w:type="dxa"/>
          </w:tcPr>
          <w:p w14:paraId="1D15555C" w14:textId="77777777" w:rsidR="004C1B22" w:rsidRPr="00203C74" w:rsidRDefault="004C1B22" w:rsidP="0037070E">
            <w:pPr>
              <w:spacing w:after="0" w:line="240" w:lineRule="auto"/>
              <w:jc w:val="both"/>
              <w:rPr>
                <w:rFonts w:ascii="Century Gothic" w:hAnsi="Century Gothic"/>
                <w:sz w:val="18"/>
                <w:szCs w:val="18"/>
              </w:rPr>
            </w:pPr>
            <w:r w:rsidRPr="00203C74">
              <w:rPr>
                <w:rFonts w:ascii="Century Gothic" w:hAnsi="Century Gothic"/>
                <w:sz w:val="18"/>
                <w:szCs w:val="18"/>
              </w:rPr>
              <w:t>Van ………..  tot  ……………………</w:t>
            </w:r>
          </w:p>
        </w:tc>
      </w:tr>
    </w:tbl>
    <w:p w14:paraId="63DF24E7" w14:textId="77777777" w:rsidR="00B318CB" w:rsidRPr="00352331" w:rsidRDefault="00352331" w:rsidP="0037070E">
      <w:pPr>
        <w:spacing w:after="0" w:line="240" w:lineRule="auto"/>
        <w:jc w:val="both"/>
        <w:rPr>
          <w:rFonts w:ascii="Century Gothic" w:hAnsi="Century Gothic"/>
          <w:sz w:val="16"/>
          <w:szCs w:val="16"/>
        </w:rPr>
      </w:pPr>
      <w:r w:rsidRPr="00352331">
        <w:rPr>
          <w:rFonts w:ascii="Century Gothic" w:hAnsi="Century Gothic"/>
          <w:sz w:val="16"/>
          <w:szCs w:val="16"/>
        </w:rPr>
        <w:t xml:space="preserve">* doorhalen </w:t>
      </w:r>
      <w:r w:rsidR="00AF26EC">
        <w:rPr>
          <w:rFonts w:ascii="Century Gothic" w:hAnsi="Century Gothic"/>
          <w:sz w:val="16"/>
          <w:szCs w:val="16"/>
        </w:rPr>
        <w:t>hetgeen</w:t>
      </w:r>
      <w:r w:rsidRPr="00352331">
        <w:rPr>
          <w:rFonts w:ascii="Century Gothic" w:hAnsi="Century Gothic"/>
          <w:sz w:val="16"/>
          <w:szCs w:val="16"/>
        </w:rPr>
        <w:t xml:space="preserve"> niet van toepassing is</w:t>
      </w:r>
    </w:p>
    <w:p w14:paraId="0297AF34" w14:textId="77777777" w:rsidR="00352331" w:rsidRDefault="00352331" w:rsidP="0037070E">
      <w:pPr>
        <w:spacing w:line="240" w:lineRule="auto"/>
        <w:jc w:val="both"/>
        <w:rPr>
          <w:rFonts w:ascii="Century Gothic" w:hAnsi="Century Gothic"/>
          <w:sz w:val="18"/>
          <w:szCs w:val="18"/>
        </w:rPr>
      </w:pPr>
    </w:p>
    <w:p w14:paraId="102905FB" w14:textId="34DDD293" w:rsidR="00AA2DC8" w:rsidRDefault="00791ECC" w:rsidP="00CE67CF">
      <w:pPr>
        <w:spacing w:after="0" w:line="240" w:lineRule="auto"/>
        <w:jc w:val="both"/>
        <w:rPr>
          <w:rFonts w:ascii="Century Gothic" w:hAnsi="Century Gothic"/>
          <w:sz w:val="18"/>
          <w:szCs w:val="18"/>
        </w:rPr>
      </w:pPr>
      <w:r>
        <w:rPr>
          <w:rFonts w:ascii="Century Gothic" w:hAnsi="Century Gothic"/>
          <w:sz w:val="18"/>
          <w:szCs w:val="18"/>
        </w:rPr>
        <w:t>P</w:t>
      </w:r>
      <w:r w:rsidR="00AA2DC8">
        <w:rPr>
          <w:rFonts w:ascii="Century Gothic" w:hAnsi="Century Gothic"/>
          <w:sz w:val="18"/>
          <w:szCs w:val="18"/>
        </w:rPr>
        <w:t>er</w:t>
      </w:r>
      <w:r w:rsidR="00DE2CFA">
        <w:rPr>
          <w:rFonts w:ascii="Century Gothic" w:hAnsi="Century Gothic"/>
          <w:sz w:val="18"/>
          <w:szCs w:val="18"/>
        </w:rPr>
        <w:t xml:space="preserve"> kerncompetentie</w:t>
      </w:r>
      <w:r w:rsidR="00153299" w:rsidRPr="00203C74">
        <w:rPr>
          <w:rFonts w:ascii="Century Gothic" w:hAnsi="Century Gothic"/>
          <w:sz w:val="18"/>
          <w:szCs w:val="18"/>
        </w:rPr>
        <w:t xml:space="preserve"> </w:t>
      </w:r>
      <w:r>
        <w:rPr>
          <w:rFonts w:ascii="Century Gothic" w:hAnsi="Century Gothic"/>
          <w:sz w:val="18"/>
          <w:szCs w:val="18"/>
        </w:rPr>
        <w:t xml:space="preserve">dient inschrijver </w:t>
      </w:r>
      <w:r w:rsidR="00AA2DC8">
        <w:rPr>
          <w:rFonts w:ascii="Century Gothic" w:hAnsi="Century Gothic"/>
          <w:sz w:val="18"/>
          <w:szCs w:val="18"/>
        </w:rPr>
        <w:t xml:space="preserve">de gevraagde referenties </w:t>
      </w:r>
      <w:r w:rsidR="00153299" w:rsidRPr="00203C74">
        <w:rPr>
          <w:rFonts w:ascii="Century Gothic" w:hAnsi="Century Gothic"/>
          <w:sz w:val="18"/>
          <w:szCs w:val="18"/>
        </w:rPr>
        <w:t xml:space="preserve">bij te voegen door middel van dit formulier. </w:t>
      </w:r>
      <w:r w:rsidR="00AA2DC8">
        <w:rPr>
          <w:rFonts w:ascii="Century Gothic" w:hAnsi="Century Gothic"/>
          <w:sz w:val="18"/>
          <w:szCs w:val="18"/>
        </w:rPr>
        <w:t xml:space="preserve">Indien meerdere kerncompetenties in één referentieopdracht zijn vervuld, mogen deze in één opgave worden vermeld. Bij de beschrijving van de kerncompetenties moet dan duidelijk worden aangegeven dat de betreffende referentieopdracht betrekking heeft op meerdere kerncompetenties. </w:t>
      </w:r>
      <w:r w:rsidR="00153299" w:rsidRPr="00203C74">
        <w:rPr>
          <w:rFonts w:ascii="Century Gothic" w:hAnsi="Century Gothic"/>
          <w:sz w:val="18"/>
          <w:szCs w:val="18"/>
        </w:rPr>
        <w:t xml:space="preserve">Indien </w:t>
      </w:r>
      <w:r w:rsidR="00C963E4">
        <w:rPr>
          <w:rFonts w:ascii="Century Gothic" w:hAnsi="Century Gothic"/>
          <w:sz w:val="18"/>
          <w:szCs w:val="18"/>
        </w:rPr>
        <w:t>inschrijver</w:t>
      </w:r>
      <w:r w:rsidR="00AA2DC8">
        <w:rPr>
          <w:rFonts w:ascii="Century Gothic" w:hAnsi="Century Gothic"/>
          <w:sz w:val="18"/>
          <w:szCs w:val="18"/>
        </w:rPr>
        <w:t xml:space="preserve"> </w:t>
      </w:r>
      <w:r w:rsidR="00153299" w:rsidRPr="00203C74">
        <w:rPr>
          <w:rFonts w:ascii="Century Gothic" w:hAnsi="Century Gothic"/>
          <w:sz w:val="18"/>
          <w:szCs w:val="18"/>
        </w:rPr>
        <w:t>meerder</w:t>
      </w:r>
      <w:r w:rsidR="00D71CDE" w:rsidRPr="00203C74">
        <w:rPr>
          <w:rFonts w:ascii="Century Gothic" w:hAnsi="Century Gothic"/>
          <w:sz w:val="18"/>
          <w:szCs w:val="18"/>
        </w:rPr>
        <w:t>e</w:t>
      </w:r>
      <w:r w:rsidR="00153299" w:rsidRPr="00203C74">
        <w:rPr>
          <w:rFonts w:ascii="Century Gothic" w:hAnsi="Century Gothic"/>
          <w:sz w:val="18"/>
          <w:szCs w:val="18"/>
        </w:rPr>
        <w:t xml:space="preserve"> formulieren nodig heeft</w:t>
      </w:r>
      <w:r w:rsidR="00AA2DC8">
        <w:rPr>
          <w:rFonts w:ascii="Century Gothic" w:hAnsi="Century Gothic"/>
          <w:sz w:val="18"/>
          <w:szCs w:val="18"/>
        </w:rPr>
        <w:t>,</w:t>
      </w:r>
      <w:r w:rsidR="00153299" w:rsidRPr="00203C74">
        <w:rPr>
          <w:rFonts w:ascii="Century Gothic" w:hAnsi="Century Gothic"/>
          <w:sz w:val="18"/>
          <w:szCs w:val="18"/>
        </w:rPr>
        <w:t xml:space="preserve"> dient </w:t>
      </w:r>
      <w:r w:rsidR="00C963E4">
        <w:rPr>
          <w:rFonts w:ascii="Century Gothic" w:hAnsi="Century Gothic"/>
          <w:sz w:val="18"/>
          <w:szCs w:val="18"/>
        </w:rPr>
        <w:t>inschrijver</w:t>
      </w:r>
      <w:r w:rsidR="00153299" w:rsidRPr="00203C74">
        <w:rPr>
          <w:rFonts w:ascii="Century Gothic" w:hAnsi="Century Gothic"/>
          <w:sz w:val="18"/>
          <w:szCs w:val="18"/>
        </w:rPr>
        <w:t xml:space="preserve"> dit formulier te kopiëren.</w:t>
      </w:r>
    </w:p>
    <w:p w14:paraId="10D7287C" w14:textId="77777777" w:rsidR="004C1B22" w:rsidRPr="00203C74" w:rsidRDefault="00D71CDE" w:rsidP="00CE67CF">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sidR="00AA2DC8">
        <w:rPr>
          <w:rFonts w:ascii="Century Gothic" w:hAnsi="Century Gothic"/>
          <w:sz w:val="18"/>
          <w:szCs w:val="18"/>
        </w:rPr>
        <w:t>insc</w:t>
      </w:r>
      <w:r w:rsidRPr="00203C74">
        <w:rPr>
          <w:rFonts w:ascii="Century Gothic" w:hAnsi="Century Gothic"/>
          <w:sz w:val="18"/>
          <w:szCs w:val="18"/>
        </w:rPr>
        <w:t>hrijver</w:t>
      </w:r>
      <w:r w:rsidR="00AA2DC8">
        <w:rPr>
          <w:rFonts w:ascii="Century Gothic" w:hAnsi="Century Gothic"/>
          <w:sz w:val="18"/>
          <w:szCs w:val="18"/>
        </w:rPr>
        <w:t xml:space="preserve"> vooraf in kennis te stellen</w:t>
      </w:r>
      <w:r w:rsidRPr="00203C74">
        <w:rPr>
          <w:rFonts w:ascii="Century Gothic" w:hAnsi="Century Gothic"/>
          <w:sz w:val="18"/>
          <w:szCs w:val="18"/>
        </w:rPr>
        <w:t>, contact op te nemen de referent</w:t>
      </w:r>
      <w:r w:rsidR="00AA2DC8">
        <w:rPr>
          <w:rFonts w:ascii="Century Gothic" w:hAnsi="Century Gothic"/>
          <w:sz w:val="18"/>
          <w:szCs w:val="18"/>
        </w:rPr>
        <w:t xml:space="preserve"> en de opgegeven referenties te controleren</w:t>
      </w:r>
      <w:r w:rsidRPr="00203C74">
        <w:rPr>
          <w:rFonts w:ascii="Century Gothic" w:hAnsi="Century Gothic"/>
          <w:sz w:val="18"/>
          <w:szCs w:val="18"/>
        </w:rPr>
        <w:t>.</w:t>
      </w:r>
    </w:p>
    <w:p w14:paraId="2938CD4D" w14:textId="77777777" w:rsidR="00FD19A5" w:rsidRPr="00FD19A5" w:rsidRDefault="00FD19A5" w:rsidP="00FD19A5">
      <w:pPr>
        <w:spacing w:line="240" w:lineRule="auto"/>
        <w:jc w:val="both"/>
        <w:rPr>
          <w:rFonts w:ascii="Century Gothic" w:hAnsi="Century Gothic"/>
          <w:color w:val="000000"/>
          <w:sz w:val="18"/>
          <w:szCs w:val="18"/>
        </w:rPr>
      </w:pPr>
      <w:r w:rsidRPr="00FD19A5">
        <w:rPr>
          <w:rFonts w:ascii="Century Gothic" w:hAnsi="Century Gothic" w:cs="CenturyGothic"/>
          <w:color w:val="000000"/>
          <w:sz w:val="18"/>
          <w:szCs w:val="18"/>
        </w:rPr>
        <w:t xml:space="preserve">Inschrijver dient deze </w:t>
      </w:r>
      <w:r w:rsidR="00216125">
        <w:rPr>
          <w:rFonts w:ascii="Century Gothic" w:hAnsi="Century Gothic" w:cs="CenturyGothic"/>
          <w:color w:val="000000"/>
          <w:sz w:val="18"/>
          <w:szCs w:val="18"/>
        </w:rPr>
        <w:t>v</w:t>
      </w:r>
      <w:r w:rsidRPr="00FD19A5">
        <w:rPr>
          <w:rFonts w:ascii="Century Gothic" w:hAnsi="Century Gothic" w:cs="CenturyGothic"/>
          <w:color w:val="000000"/>
          <w:sz w:val="18"/>
          <w:szCs w:val="18"/>
        </w:rPr>
        <w:t xml:space="preserve">erklaring in de inschrijving bij te voegen, conform de in </w:t>
      </w:r>
      <w:r w:rsidR="00EA6525">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0328DBEB" w14:textId="77777777" w:rsidR="00D71CDE" w:rsidRPr="00203C74" w:rsidRDefault="00D71CDE" w:rsidP="0037070E">
      <w:pPr>
        <w:spacing w:line="240" w:lineRule="auto"/>
        <w:jc w:val="both"/>
        <w:rPr>
          <w:rFonts w:ascii="Century Gothic" w:hAnsi="Century Gothic"/>
          <w:sz w:val="18"/>
          <w:szCs w:val="18"/>
        </w:rPr>
      </w:pPr>
      <w:r w:rsidRPr="00203C74">
        <w:rPr>
          <w:rFonts w:ascii="Century Gothic" w:hAnsi="Century Gothic"/>
          <w:sz w:val="18"/>
          <w:szCs w:val="18"/>
        </w:rPr>
        <w:t>A</w:t>
      </w:r>
      <w:r w:rsidR="002107DD">
        <w:rPr>
          <w:rFonts w:ascii="Century Gothic" w:hAnsi="Century Gothic"/>
          <w:sz w:val="18"/>
          <w:szCs w:val="18"/>
        </w:rPr>
        <w:t>ldus naar waarheid ingevuld (te ondertekenen door inschrijver),</w:t>
      </w:r>
    </w:p>
    <w:p w14:paraId="51896AC9" w14:textId="77777777" w:rsidR="00D71CDE" w:rsidRPr="00203C74" w:rsidRDefault="00D71CDE" w:rsidP="0037070E">
      <w:pPr>
        <w:spacing w:line="240" w:lineRule="auto"/>
        <w:jc w:val="both"/>
        <w:rPr>
          <w:rFonts w:ascii="Century Gothic" w:hAnsi="Century Gothic"/>
          <w:sz w:val="18"/>
          <w:szCs w:val="18"/>
        </w:rPr>
      </w:pPr>
    </w:p>
    <w:p w14:paraId="1FD28581" w14:textId="77777777" w:rsidR="00D71CDE" w:rsidRPr="00203C74" w:rsidRDefault="00D71CDE" w:rsidP="00391E61">
      <w:pPr>
        <w:spacing w:line="240" w:lineRule="auto"/>
        <w:rPr>
          <w:rFonts w:ascii="Century Gothic" w:hAnsi="Century Gothic"/>
          <w:sz w:val="18"/>
          <w:szCs w:val="18"/>
        </w:rPr>
      </w:pPr>
      <w:r w:rsidRPr="00203C74">
        <w:rPr>
          <w:rFonts w:ascii="Century Gothic" w:hAnsi="Century Gothic"/>
          <w:sz w:val="18"/>
          <w:szCs w:val="18"/>
        </w:rPr>
        <w:t xml:space="preserve">Naam </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Functie</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Inschrijver</w:t>
      </w:r>
      <w:r w:rsidRPr="00203C74">
        <w:rPr>
          <w:rFonts w:ascii="Century Gothic" w:hAnsi="Century Gothic"/>
          <w:sz w:val="18"/>
          <w:szCs w:val="18"/>
        </w:rPr>
        <w:tab/>
        <w:t>: ……………………………………………</w:t>
      </w:r>
      <w:r w:rsidRPr="00203C74">
        <w:rPr>
          <w:rFonts w:ascii="Century Gothic" w:hAnsi="Century Gothic"/>
          <w:sz w:val="18"/>
          <w:szCs w:val="18"/>
        </w:rPr>
        <w:br/>
        <w:t>Datum</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Plaats</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r>
    </w:p>
    <w:p w14:paraId="6A58603B" w14:textId="77777777" w:rsidR="005159C1" w:rsidRDefault="00D71CDE" w:rsidP="00F21831">
      <w:pPr>
        <w:spacing w:line="240" w:lineRule="auto"/>
        <w:jc w:val="both"/>
        <w:rPr>
          <w:rFonts w:ascii="Century Gothic" w:hAnsi="Century Gothic"/>
          <w:sz w:val="18"/>
          <w:szCs w:val="18"/>
        </w:rPr>
      </w:pPr>
      <w:r w:rsidRPr="00203C74">
        <w:rPr>
          <w:rFonts w:ascii="Century Gothic" w:hAnsi="Century Gothic"/>
          <w:sz w:val="18"/>
          <w:szCs w:val="18"/>
        </w:rPr>
        <w:t>Handtekening</w:t>
      </w:r>
      <w:r w:rsidRPr="00203C74">
        <w:rPr>
          <w:rFonts w:ascii="Century Gothic" w:hAnsi="Century Gothic"/>
          <w:sz w:val="18"/>
          <w:szCs w:val="18"/>
        </w:rPr>
        <w:tab/>
        <w:t>: …………………………………………………….</w:t>
      </w:r>
    </w:p>
    <w:p w14:paraId="5B70A461" w14:textId="77777777" w:rsidR="00EC089A" w:rsidRPr="00D26730" w:rsidRDefault="00EC089A" w:rsidP="008A5376">
      <w:pPr>
        <w:pStyle w:val="Kop1"/>
        <w:numPr>
          <w:ilvl w:val="0"/>
          <w:numId w:val="0"/>
        </w:numPr>
        <w:jc w:val="both"/>
        <w:rPr>
          <w:sz w:val="18"/>
          <w:lang w:val="nl-NL"/>
        </w:rPr>
      </w:pPr>
    </w:p>
    <w:p w14:paraId="6D6C5273" w14:textId="77777777" w:rsidR="005A3308" w:rsidRPr="003B5131" w:rsidRDefault="005A3308" w:rsidP="00F21831">
      <w:pPr>
        <w:spacing w:line="240" w:lineRule="auto"/>
        <w:jc w:val="both"/>
      </w:pPr>
    </w:p>
    <w:sectPr w:rsidR="005A3308" w:rsidRPr="003B5131" w:rsidSect="00732647">
      <w:pgSz w:w="11906" w:h="16838"/>
      <w:pgMar w:top="1418" w:right="1418" w:bottom="1418" w:left="1418" w:header="708" w:footer="5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A8B00" w15:done="0"/>
  <w15:commentEx w15:paraId="7BE03851" w15:done="0"/>
  <w15:commentEx w15:paraId="11ED7DE2" w15:done="0"/>
  <w15:commentEx w15:paraId="00338B36" w15:done="0"/>
  <w15:commentEx w15:paraId="4A6E07A1" w15:done="0"/>
  <w15:commentEx w15:paraId="07A499F2" w15:done="0"/>
  <w15:commentEx w15:paraId="643A4356" w15:done="0"/>
  <w15:commentEx w15:paraId="2A4F206A" w15:done="0"/>
  <w15:commentEx w15:paraId="349DF18A" w15:done="0"/>
  <w15:commentEx w15:paraId="18E72878" w15:done="0"/>
  <w15:commentEx w15:paraId="5A02E01A" w15:paraIdParent="18E72878" w15:done="0"/>
  <w15:commentEx w15:paraId="62D69507" w15:done="0"/>
  <w15:commentEx w15:paraId="55E541E9" w15:done="0"/>
  <w15:commentEx w15:paraId="5E23C677" w15:done="0"/>
  <w15:commentEx w15:paraId="19628191" w15:done="0"/>
  <w15:commentEx w15:paraId="5C85E6E0" w15:done="0"/>
  <w15:commentEx w15:paraId="0C574F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A8B00" w16cid:durableId="1DDE62E1"/>
  <w16cid:commentId w16cid:paraId="7BE03851" w16cid:durableId="1DC2F7A0"/>
  <w16cid:commentId w16cid:paraId="11ED7DE2" w16cid:durableId="1DB48CF3"/>
  <w16cid:commentId w16cid:paraId="00338B36" w16cid:durableId="1DDE6338"/>
  <w16cid:commentId w16cid:paraId="4A6E07A1" w16cid:durableId="1DB48CF5"/>
  <w16cid:commentId w16cid:paraId="07A499F2" w16cid:durableId="1D382FA3"/>
  <w16cid:commentId w16cid:paraId="643A4356" w16cid:durableId="1DB48CF7"/>
  <w16cid:commentId w16cid:paraId="2A4F206A" w16cid:durableId="1DDE6F00"/>
  <w16cid:commentId w16cid:paraId="349DF18A" w16cid:durableId="1D382FA5"/>
  <w16cid:commentId w16cid:paraId="18E72878" w16cid:durableId="1DDE62B2"/>
  <w16cid:commentId w16cid:paraId="5A02E01A" w16cid:durableId="1DDE6419"/>
  <w16cid:commentId w16cid:paraId="62D69507" w16cid:durableId="1DB48CFB"/>
  <w16cid:commentId w16cid:paraId="55E541E9" w16cid:durableId="1D382FAF"/>
  <w16cid:commentId w16cid:paraId="5E23C677" w16cid:durableId="1DDE62B5"/>
  <w16cid:commentId w16cid:paraId="19628191" w16cid:durableId="1DDE62B6"/>
  <w16cid:commentId w16cid:paraId="5C85E6E0" w16cid:durableId="1DB48D00"/>
  <w16cid:commentId w16cid:paraId="0C574F9F" w16cid:durableId="1DDE62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306436" w14:textId="77777777" w:rsidR="002A0265" w:rsidRDefault="002A0265" w:rsidP="00B13C94">
      <w:pPr>
        <w:spacing w:after="0" w:line="240" w:lineRule="auto"/>
      </w:pPr>
      <w:r>
        <w:separator/>
      </w:r>
    </w:p>
  </w:endnote>
  <w:endnote w:type="continuationSeparator" w:id="0">
    <w:p w14:paraId="68609F18" w14:textId="77777777" w:rsidR="002A0265" w:rsidRDefault="002A0265" w:rsidP="00B13C94">
      <w:pPr>
        <w:spacing w:after="0" w:line="240" w:lineRule="auto"/>
      </w:pPr>
      <w:r>
        <w:continuationSeparator/>
      </w:r>
    </w:p>
  </w:endnote>
  <w:endnote w:type="continuationNotice" w:id="1">
    <w:p w14:paraId="4BB1DBD6" w14:textId="77777777" w:rsidR="002A0265" w:rsidRDefault="002A0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Gothic">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52844" w14:textId="77777777" w:rsidR="002A0265" w:rsidRDefault="002A0265" w:rsidP="00B13C94">
      <w:pPr>
        <w:spacing w:after="0" w:line="240" w:lineRule="auto"/>
      </w:pPr>
      <w:r>
        <w:separator/>
      </w:r>
    </w:p>
  </w:footnote>
  <w:footnote w:type="continuationSeparator" w:id="0">
    <w:p w14:paraId="0D84DFD2" w14:textId="77777777" w:rsidR="002A0265" w:rsidRDefault="002A0265" w:rsidP="00B13C94">
      <w:pPr>
        <w:spacing w:after="0" w:line="240" w:lineRule="auto"/>
      </w:pPr>
      <w:r>
        <w:continuationSeparator/>
      </w:r>
    </w:p>
  </w:footnote>
  <w:footnote w:type="continuationNotice" w:id="1">
    <w:p w14:paraId="1F7CA7A7" w14:textId="77777777" w:rsidR="002A0265" w:rsidRDefault="002A026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2A35"/>
    <w:multiLevelType w:val="hybridMultilevel"/>
    <w:tmpl w:val="FFEEF3B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32B482C"/>
    <w:multiLevelType w:val="hybridMultilevel"/>
    <w:tmpl w:val="18D0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F23859"/>
    <w:multiLevelType w:val="hybridMultilevel"/>
    <w:tmpl w:val="C81098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08124FA6"/>
    <w:multiLevelType w:val="hybridMultilevel"/>
    <w:tmpl w:val="7E7CCC1E"/>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4">
    <w:nsid w:val="0AD11DFB"/>
    <w:multiLevelType w:val="hybridMultilevel"/>
    <w:tmpl w:val="E9B0CB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10537ECD"/>
    <w:multiLevelType w:val="hybridMultilevel"/>
    <w:tmpl w:val="4E4E99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1E77961"/>
    <w:multiLevelType w:val="hybridMultilevel"/>
    <w:tmpl w:val="9F18E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3014CAD"/>
    <w:multiLevelType w:val="hybridMultilevel"/>
    <w:tmpl w:val="CA500E94"/>
    <w:lvl w:ilvl="0" w:tplc="04130001">
      <w:start w:val="1"/>
      <w:numFmt w:val="bullet"/>
      <w:lvlText w:val=""/>
      <w:lvlJc w:val="left"/>
      <w:pPr>
        <w:ind w:left="360" w:hanging="360"/>
      </w:pPr>
      <w:rPr>
        <w:rFonts w:ascii="Symbol" w:hAnsi="Symbol" w:hint="default"/>
      </w:rPr>
    </w:lvl>
    <w:lvl w:ilvl="1" w:tplc="8DD4A868">
      <w:numFmt w:val="bullet"/>
      <w:lvlText w:val="•"/>
      <w:lvlJc w:val="left"/>
      <w:pPr>
        <w:ind w:left="1425" w:hanging="705"/>
      </w:pPr>
      <w:rPr>
        <w:rFonts w:ascii="CenturyGothic" w:eastAsia="Calibri" w:hAnsi="CenturyGothic" w:cs="CenturyGothic"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nsid w:val="1366610A"/>
    <w:multiLevelType w:val="hybridMultilevel"/>
    <w:tmpl w:val="BCD248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nsid w:val="172062E3"/>
    <w:multiLevelType w:val="hybridMultilevel"/>
    <w:tmpl w:val="EFFC2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398A2D2B"/>
    <w:multiLevelType w:val="hybridMultilevel"/>
    <w:tmpl w:val="CB7AB256"/>
    <w:lvl w:ilvl="0" w:tplc="6B6465B2">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start w:val="1"/>
      <w:numFmt w:val="lowerLetter"/>
      <w:lvlText w:val="%8."/>
      <w:lvlJc w:val="left"/>
      <w:pPr>
        <w:tabs>
          <w:tab w:val="num" w:pos="540"/>
        </w:tabs>
        <w:ind w:left="540" w:hanging="360"/>
      </w:pPr>
    </w:lvl>
    <w:lvl w:ilvl="8" w:tplc="0413001B" w:tentative="1">
      <w:start w:val="1"/>
      <w:numFmt w:val="lowerRoman"/>
      <w:lvlText w:val="%9."/>
      <w:lvlJc w:val="right"/>
      <w:pPr>
        <w:tabs>
          <w:tab w:val="num" w:pos="6480"/>
        </w:tabs>
        <w:ind w:left="6480" w:hanging="180"/>
      </w:pPr>
    </w:lvl>
  </w:abstractNum>
  <w:abstractNum w:abstractNumId="13">
    <w:nsid w:val="3D8A1944"/>
    <w:multiLevelType w:val="hybridMultilevel"/>
    <w:tmpl w:val="055AA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3E5B58C7"/>
    <w:multiLevelType w:val="multilevel"/>
    <w:tmpl w:val="E4CE6D7E"/>
    <w:lvl w:ilvl="0">
      <w:start w:val="1"/>
      <w:numFmt w:val="decimal"/>
      <w:lvlText w:val="%1."/>
      <w:lvlJc w:val="left"/>
      <w:pPr>
        <w:ind w:left="39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105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3030" w:hanging="1800"/>
      </w:pPr>
      <w:rPr>
        <w:rFonts w:hint="default"/>
      </w:rPr>
    </w:lvl>
  </w:abstractNum>
  <w:abstractNum w:abstractNumId="15">
    <w:nsid w:val="3EBE4309"/>
    <w:multiLevelType w:val="hybridMultilevel"/>
    <w:tmpl w:val="F9FC05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nsid w:val="3F090B2D"/>
    <w:multiLevelType w:val="hybridMultilevel"/>
    <w:tmpl w:val="A81CDA5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7">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1">
    <w:nsid w:val="4BBE79A6"/>
    <w:multiLevelType w:val="hybridMultilevel"/>
    <w:tmpl w:val="7160F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4FB22C54"/>
    <w:multiLevelType w:val="hybridMultilevel"/>
    <w:tmpl w:val="76062B7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nsid w:val="52C47152"/>
    <w:multiLevelType w:val="hybridMultilevel"/>
    <w:tmpl w:val="5A3067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6">
    <w:nsid w:val="59B77A0B"/>
    <w:multiLevelType w:val="hybridMultilevel"/>
    <w:tmpl w:val="84AC6104"/>
    <w:lvl w:ilvl="0" w:tplc="04130015">
      <w:start w:val="1"/>
      <w:numFmt w:val="upperLetter"/>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nsid w:val="5C7D7D0D"/>
    <w:multiLevelType w:val="hybridMultilevel"/>
    <w:tmpl w:val="F0101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5CDB158F"/>
    <w:multiLevelType w:val="hybridMultilevel"/>
    <w:tmpl w:val="6B44A66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9">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0">
    <w:nsid w:val="75A0567B"/>
    <w:multiLevelType w:val="hybridMultilevel"/>
    <w:tmpl w:val="E474CB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nsid w:val="76FC7E77"/>
    <w:multiLevelType w:val="hybridMultilevel"/>
    <w:tmpl w:val="F38E2B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23"/>
  </w:num>
  <w:num w:numId="4">
    <w:abstractNumId w:val="3"/>
  </w:num>
  <w:num w:numId="5">
    <w:abstractNumId w:val="3"/>
    <w:lvlOverride w:ilvl="0">
      <w:startOverride w:val="1"/>
    </w:lvlOverride>
  </w:num>
  <w:num w:numId="6">
    <w:abstractNumId w:val="3"/>
  </w:num>
  <w:num w:numId="7">
    <w:abstractNumId w:val="3"/>
    <w:lvlOverride w:ilvl="0">
      <w:startOverride w:val="1"/>
    </w:lvlOverride>
  </w:num>
  <w:num w:numId="8">
    <w:abstractNumId w:val="7"/>
  </w:num>
  <w:num w:numId="9">
    <w:abstractNumId w:val="21"/>
  </w:num>
  <w:num w:numId="10">
    <w:abstractNumId w:val="3"/>
    <w:lvlOverride w:ilvl="0">
      <w:startOverride w:val="1"/>
    </w:lvlOverride>
  </w:num>
  <w:num w:numId="11">
    <w:abstractNumId w:val="30"/>
  </w:num>
  <w:num w:numId="12">
    <w:abstractNumId w:val="27"/>
  </w:num>
  <w:num w:numId="13">
    <w:abstractNumId w:val="19"/>
  </w:num>
  <w:num w:numId="14">
    <w:abstractNumId w:val="14"/>
  </w:num>
  <w:num w:numId="15">
    <w:abstractNumId w:val="18"/>
  </w:num>
  <w:num w:numId="16">
    <w:abstractNumId w:val="9"/>
  </w:num>
  <w:num w:numId="17">
    <w:abstractNumId w:val="31"/>
  </w:num>
  <w:num w:numId="18">
    <w:abstractNumId w:val="20"/>
  </w:num>
  <w:num w:numId="19">
    <w:abstractNumId w:val="12"/>
  </w:num>
  <w:num w:numId="20">
    <w:abstractNumId w:val="6"/>
  </w:num>
  <w:num w:numId="21">
    <w:abstractNumId w:val="2"/>
  </w:num>
  <w:num w:numId="22">
    <w:abstractNumId w:val="3"/>
  </w:num>
  <w:num w:numId="23">
    <w:abstractNumId w:val="3"/>
  </w:num>
  <w:num w:numId="24">
    <w:abstractNumId w:val="3"/>
    <w:lvlOverride w:ilvl="0">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3"/>
  </w:num>
  <w:num w:numId="34">
    <w:abstractNumId w:val="3"/>
  </w:num>
  <w:num w:numId="35">
    <w:abstractNumId w:val="11"/>
  </w:num>
  <w:num w:numId="36">
    <w:abstractNumId w:val="8"/>
  </w:num>
  <w:num w:numId="37">
    <w:abstractNumId w:val="3"/>
  </w:num>
  <w:num w:numId="38">
    <w:abstractNumId w:val="1"/>
  </w:num>
  <w:num w:numId="39">
    <w:abstractNumId w:val="3"/>
  </w:num>
  <w:num w:numId="40">
    <w:abstractNumId w:val="8"/>
  </w:num>
  <w:num w:numId="41">
    <w:abstractNumId w:val="3"/>
  </w:num>
  <w:num w:numId="42">
    <w:abstractNumId w:val="8"/>
  </w:num>
  <w:num w:numId="43">
    <w:abstractNumId w:val="8"/>
  </w:num>
  <w:num w:numId="44">
    <w:abstractNumId w:val="8"/>
  </w:num>
  <w:num w:numId="45">
    <w:abstractNumId w:val="15"/>
  </w:num>
  <w:num w:numId="46">
    <w:abstractNumId w:val="17"/>
  </w:num>
  <w:num w:numId="47">
    <w:abstractNumId w:val="8"/>
  </w:num>
  <w:num w:numId="48">
    <w:abstractNumId w:val="3"/>
  </w:num>
  <w:num w:numId="49">
    <w:abstractNumId w:val="3"/>
  </w:num>
  <w:num w:numId="50">
    <w:abstractNumId w:val="3"/>
  </w:num>
  <w:num w:numId="51">
    <w:abstractNumId w:val="3"/>
  </w:num>
  <w:num w:numId="52">
    <w:abstractNumId w:val="13"/>
  </w:num>
  <w:num w:numId="53">
    <w:abstractNumId w:val="22"/>
  </w:num>
  <w:num w:numId="54">
    <w:abstractNumId w:val="3"/>
  </w:num>
  <w:num w:numId="55">
    <w:abstractNumId w:val="3"/>
  </w:num>
  <w:num w:numId="56">
    <w:abstractNumId w:val="3"/>
  </w:num>
  <w:num w:numId="57">
    <w:abstractNumId w:val="3"/>
  </w:num>
  <w:num w:numId="58">
    <w:abstractNumId w:val="24"/>
  </w:num>
  <w:num w:numId="59">
    <w:abstractNumId w:val="3"/>
  </w:num>
  <w:num w:numId="60">
    <w:abstractNumId w:val="4"/>
  </w:num>
  <w:num w:numId="61">
    <w:abstractNumId w:val="8"/>
  </w:num>
  <w:num w:numId="62">
    <w:abstractNumId w:val="10"/>
  </w:num>
  <w:num w:numId="63">
    <w:abstractNumId w:val="28"/>
  </w:num>
  <w:num w:numId="64">
    <w:abstractNumId w:val="26"/>
  </w:num>
  <w:num w:numId="65">
    <w:abstractNumId w:val="3"/>
    <w:lvlOverride w:ilvl="0">
      <w:startOverride w:val="1"/>
    </w:lvlOverride>
  </w:num>
  <w:num w:numId="66">
    <w:abstractNumId w:val="3"/>
  </w:num>
  <w:num w:numId="67">
    <w:abstractNumId w:val="25"/>
  </w:num>
  <w:num w:numId="68">
    <w:abstractNumId w:val="16"/>
  </w:num>
  <w:num w:numId="69">
    <w:abstractNumId w:val="0"/>
  </w:num>
  <w:num w:numId="70">
    <w:abstractNumId w:val="29"/>
  </w:num>
  <w:num w:numId="71">
    <w:abstractNumId w:val="8"/>
  </w:num>
  <w:num w:numId="72">
    <w:abstractNumId w:val="8"/>
  </w:num>
  <w:num w:numId="73">
    <w:abstractNumId w:val="8"/>
  </w:num>
  <w:num w:numId="74">
    <w:abstractNumId w:val="3"/>
  </w:num>
  <w:num w:numId="75">
    <w:abstractNumId w:val="8"/>
  </w:num>
  <w:num w:numId="76">
    <w:abstractNumId w:val="8"/>
  </w:num>
  <w:num w:numId="77">
    <w:abstractNumId w:val="8"/>
  </w:num>
  <w:num w:numId="78">
    <w:abstractNumId w:val="8"/>
  </w:num>
  <w:num w:numId="79">
    <w:abstractNumId w:val="8"/>
  </w:num>
  <w:num w:numId="80">
    <w:abstractNumId w:val="8"/>
  </w:num>
  <w:num w:numId="81">
    <w:abstractNumId w:val="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s Ploeger">
    <w15:presenceInfo w15:providerId="Windows Live" w15:userId="4ea26d708a8c7039"/>
  </w15:person>
  <w15:person w15:author="Maurice Zandbelt">
    <w15:presenceInfo w15:providerId="None" w15:userId="Maurice Zandbel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drawingGridHorizontalSpacing w:val="11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E0"/>
    <w:rsid w:val="00000362"/>
    <w:rsid w:val="00000AD8"/>
    <w:rsid w:val="000025E5"/>
    <w:rsid w:val="00005FB3"/>
    <w:rsid w:val="0000797A"/>
    <w:rsid w:val="00007D72"/>
    <w:rsid w:val="000111F3"/>
    <w:rsid w:val="00012DDB"/>
    <w:rsid w:val="00012E8F"/>
    <w:rsid w:val="000137F6"/>
    <w:rsid w:val="00016BBA"/>
    <w:rsid w:val="00016C69"/>
    <w:rsid w:val="00021186"/>
    <w:rsid w:val="000214AD"/>
    <w:rsid w:val="0002603E"/>
    <w:rsid w:val="00026FA5"/>
    <w:rsid w:val="000270C3"/>
    <w:rsid w:val="00027BA6"/>
    <w:rsid w:val="000302DB"/>
    <w:rsid w:val="00032423"/>
    <w:rsid w:val="0003334C"/>
    <w:rsid w:val="000349FB"/>
    <w:rsid w:val="00034CA5"/>
    <w:rsid w:val="00035755"/>
    <w:rsid w:val="00036800"/>
    <w:rsid w:val="00042D3A"/>
    <w:rsid w:val="0004451F"/>
    <w:rsid w:val="00047F34"/>
    <w:rsid w:val="00050AD3"/>
    <w:rsid w:val="00051129"/>
    <w:rsid w:val="00051D24"/>
    <w:rsid w:val="00052419"/>
    <w:rsid w:val="000530B7"/>
    <w:rsid w:val="0005616C"/>
    <w:rsid w:val="00057961"/>
    <w:rsid w:val="00057CCF"/>
    <w:rsid w:val="00061843"/>
    <w:rsid w:val="00061EC9"/>
    <w:rsid w:val="000633C2"/>
    <w:rsid w:val="00063941"/>
    <w:rsid w:val="000668F3"/>
    <w:rsid w:val="00067062"/>
    <w:rsid w:val="000678B3"/>
    <w:rsid w:val="00067C36"/>
    <w:rsid w:val="00072E81"/>
    <w:rsid w:val="00073334"/>
    <w:rsid w:val="000756AE"/>
    <w:rsid w:val="00077C4A"/>
    <w:rsid w:val="000814EA"/>
    <w:rsid w:val="0008228B"/>
    <w:rsid w:val="00082D28"/>
    <w:rsid w:val="00083D29"/>
    <w:rsid w:val="0008636F"/>
    <w:rsid w:val="000871E8"/>
    <w:rsid w:val="000877E7"/>
    <w:rsid w:val="00090A53"/>
    <w:rsid w:val="00090B56"/>
    <w:rsid w:val="00091F9F"/>
    <w:rsid w:val="00092293"/>
    <w:rsid w:val="00093E36"/>
    <w:rsid w:val="0009517D"/>
    <w:rsid w:val="00096409"/>
    <w:rsid w:val="0009684C"/>
    <w:rsid w:val="00096DEE"/>
    <w:rsid w:val="00097359"/>
    <w:rsid w:val="000A1E3A"/>
    <w:rsid w:val="000A498B"/>
    <w:rsid w:val="000A61D9"/>
    <w:rsid w:val="000B09D6"/>
    <w:rsid w:val="000B23C7"/>
    <w:rsid w:val="000B32E0"/>
    <w:rsid w:val="000B636B"/>
    <w:rsid w:val="000C3093"/>
    <w:rsid w:val="000C35E5"/>
    <w:rsid w:val="000C3DCC"/>
    <w:rsid w:val="000C3E28"/>
    <w:rsid w:val="000C4F4B"/>
    <w:rsid w:val="000C6058"/>
    <w:rsid w:val="000C702D"/>
    <w:rsid w:val="000D16A8"/>
    <w:rsid w:val="000D3510"/>
    <w:rsid w:val="000D370A"/>
    <w:rsid w:val="000D46AE"/>
    <w:rsid w:val="000D4DF1"/>
    <w:rsid w:val="000D5C29"/>
    <w:rsid w:val="000D6398"/>
    <w:rsid w:val="000E155E"/>
    <w:rsid w:val="000E19EE"/>
    <w:rsid w:val="000E3952"/>
    <w:rsid w:val="000E3A8D"/>
    <w:rsid w:val="000E4BE8"/>
    <w:rsid w:val="000E6668"/>
    <w:rsid w:val="000E685B"/>
    <w:rsid w:val="000E6939"/>
    <w:rsid w:val="000F07BB"/>
    <w:rsid w:val="000F3D35"/>
    <w:rsid w:val="000F3FBC"/>
    <w:rsid w:val="000F4415"/>
    <w:rsid w:val="000F53F0"/>
    <w:rsid w:val="000F69A0"/>
    <w:rsid w:val="000F7029"/>
    <w:rsid w:val="00100EC2"/>
    <w:rsid w:val="001018F2"/>
    <w:rsid w:val="00107AF5"/>
    <w:rsid w:val="00110E08"/>
    <w:rsid w:val="00111E07"/>
    <w:rsid w:val="001126C3"/>
    <w:rsid w:val="001126E1"/>
    <w:rsid w:val="00112860"/>
    <w:rsid w:val="00116174"/>
    <w:rsid w:val="0011745F"/>
    <w:rsid w:val="00117D9A"/>
    <w:rsid w:val="001212C5"/>
    <w:rsid w:val="00125FD4"/>
    <w:rsid w:val="00127F00"/>
    <w:rsid w:val="001300E2"/>
    <w:rsid w:val="001322A2"/>
    <w:rsid w:val="00134610"/>
    <w:rsid w:val="00134B1B"/>
    <w:rsid w:val="00134D94"/>
    <w:rsid w:val="00135BEC"/>
    <w:rsid w:val="00136FC7"/>
    <w:rsid w:val="001370C8"/>
    <w:rsid w:val="001378F8"/>
    <w:rsid w:val="00140D7D"/>
    <w:rsid w:val="0014272B"/>
    <w:rsid w:val="00143D57"/>
    <w:rsid w:val="00145869"/>
    <w:rsid w:val="00145916"/>
    <w:rsid w:val="00145A39"/>
    <w:rsid w:val="001515DE"/>
    <w:rsid w:val="00151B14"/>
    <w:rsid w:val="00152BDD"/>
    <w:rsid w:val="00153299"/>
    <w:rsid w:val="00155BBA"/>
    <w:rsid w:val="0016090A"/>
    <w:rsid w:val="00161559"/>
    <w:rsid w:val="00162147"/>
    <w:rsid w:val="00162501"/>
    <w:rsid w:val="00163240"/>
    <w:rsid w:val="00165BB8"/>
    <w:rsid w:val="001672E2"/>
    <w:rsid w:val="00167C8D"/>
    <w:rsid w:val="00183A74"/>
    <w:rsid w:val="001871D7"/>
    <w:rsid w:val="00187C48"/>
    <w:rsid w:val="001903A9"/>
    <w:rsid w:val="0019111B"/>
    <w:rsid w:val="00195D55"/>
    <w:rsid w:val="00196472"/>
    <w:rsid w:val="001A1E4E"/>
    <w:rsid w:val="001A370A"/>
    <w:rsid w:val="001A5007"/>
    <w:rsid w:val="001A7034"/>
    <w:rsid w:val="001A7706"/>
    <w:rsid w:val="001B0972"/>
    <w:rsid w:val="001B10F8"/>
    <w:rsid w:val="001B2A51"/>
    <w:rsid w:val="001B5F16"/>
    <w:rsid w:val="001B6B3A"/>
    <w:rsid w:val="001B7DBB"/>
    <w:rsid w:val="001C01CA"/>
    <w:rsid w:val="001C0B85"/>
    <w:rsid w:val="001C17BF"/>
    <w:rsid w:val="001C1D51"/>
    <w:rsid w:val="001C3349"/>
    <w:rsid w:val="001C483A"/>
    <w:rsid w:val="001C775F"/>
    <w:rsid w:val="001D05C6"/>
    <w:rsid w:val="001D10DC"/>
    <w:rsid w:val="001D1FD3"/>
    <w:rsid w:val="001D231B"/>
    <w:rsid w:val="001D4016"/>
    <w:rsid w:val="001D5F2D"/>
    <w:rsid w:val="001D64A0"/>
    <w:rsid w:val="001D6F05"/>
    <w:rsid w:val="001D77F3"/>
    <w:rsid w:val="001D784C"/>
    <w:rsid w:val="001E0C61"/>
    <w:rsid w:val="001E2C84"/>
    <w:rsid w:val="001E3B85"/>
    <w:rsid w:val="001E3DD7"/>
    <w:rsid w:val="001E3E5F"/>
    <w:rsid w:val="001E48E4"/>
    <w:rsid w:val="001F2730"/>
    <w:rsid w:val="001F47EA"/>
    <w:rsid w:val="001F606A"/>
    <w:rsid w:val="001F73EC"/>
    <w:rsid w:val="00200A0B"/>
    <w:rsid w:val="00201346"/>
    <w:rsid w:val="00201427"/>
    <w:rsid w:val="00203C74"/>
    <w:rsid w:val="00203E82"/>
    <w:rsid w:val="002044E6"/>
    <w:rsid w:val="00206181"/>
    <w:rsid w:val="002107DD"/>
    <w:rsid w:val="0021273B"/>
    <w:rsid w:val="0021293C"/>
    <w:rsid w:val="00213AFA"/>
    <w:rsid w:val="00213F9A"/>
    <w:rsid w:val="0021496E"/>
    <w:rsid w:val="00214A15"/>
    <w:rsid w:val="00215028"/>
    <w:rsid w:val="00215047"/>
    <w:rsid w:val="00216125"/>
    <w:rsid w:val="002164C5"/>
    <w:rsid w:val="002166FC"/>
    <w:rsid w:val="00216D99"/>
    <w:rsid w:val="00216E62"/>
    <w:rsid w:val="0022051D"/>
    <w:rsid w:val="00220CD0"/>
    <w:rsid w:val="0022105D"/>
    <w:rsid w:val="00222BBD"/>
    <w:rsid w:val="0022447B"/>
    <w:rsid w:val="00224F69"/>
    <w:rsid w:val="00225647"/>
    <w:rsid w:val="00225681"/>
    <w:rsid w:val="00225ADB"/>
    <w:rsid w:val="00227367"/>
    <w:rsid w:val="002323FA"/>
    <w:rsid w:val="00232530"/>
    <w:rsid w:val="0023435A"/>
    <w:rsid w:val="002365F8"/>
    <w:rsid w:val="00236FF2"/>
    <w:rsid w:val="002401DF"/>
    <w:rsid w:val="00242CB9"/>
    <w:rsid w:val="0024396B"/>
    <w:rsid w:val="00243DE9"/>
    <w:rsid w:val="00246500"/>
    <w:rsid w:val="00247FFD"/>
    <w:rsid w:val="002505A5"/>
    <w:rsid w:val="00251148"/>
    <w:rsid w:val="00252095"/>
    <w:rsid w:val="002536B8"/>
    <w:rsid w:val="002546B1"/>
    <w:rsid w:val="00254948"/>
    <w:rsid w:val="00254FD3"/>
    <w:rsid w:val="00255924"/>
    <w:rsid w:val="00257B3D"/>
    <w:rsid w:val="00260B57"/>
    <w:rsid w:val="002636A5"/>
    <w:rsid w:val="00263974"/>
    <w:rsid w:val="00264394"/>
    <w:rsid w:val="00266910"/>
    <w:rsid w:val="002703C8"/>
    <w:rsid w:val="002757FD"/>
    <w:rsid w:val="00275F58"/>
    <w:rsid w:val="002763C5"/>
    <w:rsid w:val="00276E47"/>
    <w:rsid w:val="002804FF"/>
    <w:rsid w:val="00281C92"/>
    <w:rsid w:val="00282C23"/>
    <w:rsid w:val="00285C97"/>
    <w:rsid w:val="00291B1B"/>
    <w:rsid w:val="0029510D"/>
    <w:rsid w:val="00296B01"/>
    <w:rsid w:val="00296DC6"/>
    <w:rsid w:val="00297FB6"/>
    <w:rsid w:val="002A0265"/>
    <w:rsid w:val="002A26CD"/>
    <w:rsid w:val="002A4473"/>
    <w:rsid w:val="002A4855"/>
    <w:rsid w:val="002A6311"/>
    <w:rsid w:val="002B14C8"/>
    <w:rsid w:val="002B14DD"/>
    <w:rsid w:val="002B22C7"/>
    <w:rsid w:val="002B3ED6"/>
    <w:rsid w:val="002B4A7C"/>
    <w:rsid w:val="002B676E"/>
    <w:rsid w:val="002B75E2"/>
    <w:rsid w:val="002C1FDF"/>
    <w:rsid w:val="002C4445"/>
    <w:rsid w:val="002C7A8A"/>
    <w:rsid w:val="002C7FBE"/>
    <w:rsid w:val="002D0A86"/>
    <w:rsid w:val="002D33B0"/>
    <w:rsid w:val="002D48A7"/>
    <w:rsid w:val="002D4E47"/>
    <w:rsid w:val="002D6779"/>
    <w:rsid w:val="002D7AD7"/>
    <w:rsid w:val="002E11A3"/>
    <w:rsid w:val="002E420A"/>
    <w:rsid w:val="002E7092"/>
    <w:rsid w:val="002F0B82"/>
    <w:rsid w:val="002F26C0"/>
    <w:rsid w:val="002F43EB"/>
    <w:rsid w:val="002F5B74"/>
    <w:rsid w:val="002F679F"/>
    <w:rsid w:val="002F6E4C"/>
    <w:rsid w:val="002F6F37"/>
    <w:rsid w:val="002F72DE"/>
    <w:rsid w:val="003008A7"/>
    <w:rsid w:val="00301B4B"/>
    <w:rsid w:val="00302975"/>
    <w:rsid w:val="00303421"/>
    <w:rsid w:val="00304620"/>
    <w:rsid w:val="00305335"/>
    <w:rsid w:val="00310160"/>
    <w:rsid w:val="0031039F"/>
    <w:rsid w:val="00311DE2"/>
    <w:rsid w:val="00312F03"/>
    <w:rsid w:val="003151C6"/>
    <w:rsid w:val="0031616E"/>
    <w:rsid w:val="003164BE"/>
    <w:rsid w:val="00317150"/>
    <w:rsid w:val="003202CE"/>
    <w:rsid w:val="0032101D"/>
    <w:rsid w:val="00321F36"/>
    <w:rsid w:val="00322838"/>
    <w:rsid w:val="00322BF9"/>
    <w:rsid w:val="003235F1"/>
    <w:rsid w:val="00325341"/>
    <w:rsid w:val="00325F47"/>
    <w:rsid w:val="0032689D"/>
    <w:rsid w:val="00330FE6"/>
    <w:rsid w:val="00334A4F"/>
    <w:rsid w:val="00336C7A"/>
    <w:rsid w:val="0034091E"/>
    <w:rsid w:val="00341F5D"/>
    <w:rsid w:val="00343CF3"/>
    <w:rsid w:val="003442B4"/>
    <w:rsid w:val="00345F20"/>
    <w:rsid w:val="003513E5"/>
    <w:rsid w:val="00351700"/>
    <w:rsid w:val="00351F6C"/>
    <w:rsid w:val="00352331"/>
    <w:rsid w:val="0035440D"/>
    <w:rsid w:val="0035442F"/>
    <w:rsid w:val="0035589B"/>
    <w:rsid w:val="00357B95"/>
    <w:rsid w:val="0036042E"/>
    <w:rsid w:val="00360695"/>
    <w:rsid w:val="003607AA"/>
    <w:rsid w:val="00362C49"/>
    <w:rsid w:val="00363807"/>
    <w:rsid w:val="00363D5B"/>
    <w:rsid w:val="003646D4"/>
    <w:rsid w:val="00364A94"/>
    <w:rsid w:val="0037070E"/>
    <w:rsid w:val="00374FC4"/>
    <w:rsid w:val="00375450"/>
    <w:rsid w:val="00375B23"/>
    <w:rsid w:val="00376193"/>
    <w:rsid w:val="00377FEA"/>
    <w:rsid w:val="0038027A"/>
    <w:rsid w:val="00382228"/>
    <w:rsid w:val="003826EF"/>
    <w:rsid w:val="00385155"/>
    <w:rsid w:val="0038577B"/>
    <w:rsid w:val="0039009B"/>
    <w:rsid w:val="003916A4"/>
    <w:rsid w:val="00391E61"/>
    <w:rsid w:val="003920BC"/>
    <w:rsid w:val="00392331"/>
    <w:rsid w:val="00392C92"/>
    <w:rsid w:val="00395099"/>
    <w:rsid w:val="00395D5C"/>
    <w:rsid w:val="00396FF4"/>
    <w:rsid w:val="0039787C"/>
    <w:rsid w:val="00397AFF"/>
    <w:rsid w:val="00397D3C"/>
    <w:rsid w:val="00397DAB"/>
    <w:rsid w:val="003A03D3"/>
    <w:rsid w:val="003A0E8E"/>
    <w:rsid w:val="003A197C"/>
    <w:rsid w:val="003A3176"/>
    <w:rsid w:val="003A37EF"/>
    <w:rsid w:val="003A4B51"/>
    <w:rsid w:val="003A59F1"/>
    <w:rsid w:val="003A715E"/>
    <w:rsid w:val="003A75F7"/>
    <w:rsid w:val="003A7D49"/>
    <w:rsid w:val="003B2BB2"/>
    <w:rsid w:val="003B4D23"/>
    <w:rsid w:val="003B5131"/>
    <w:rsid w:val="003C0A65"/>
    <w:rsid w:val="003C13D7"/>
    <w:rsid w:val="003C18F0"/>
    <w:rsid w:val="003C4D41"/>
    <w:rsid w:val="003C564D"/>
    <w:rsid w:val="003C7567"/>
    <w:rsid w:val="003D47C2"/>
    <w:rsid w:val="003D4A28"/>
    <w:rsid w:val="003D55F3"/>
    <w:rsid w:val="003D56BF"/>
    <w:rsid w:val="003D605D"/>
    <w:rsid w:val="003D6F6F"/>
    <w:rsid w:val="003D7F2D"/>
    <w:rsid w:val="003E00EE"/>
    <w:rsid w:val="003E05BB"/>
    <w:rsid w:val="003E1561"/>
    <w:rsid w:val="003E22D4"/>
    <w:rsid w:val="003E36E8"/>
    <w:rsid w:val="003E5FA3"/>
    <w:rsid w:val="003E6DF2"/>
    <w:rsid w:val="003E733D"/>
    <w:rsid w:val="003E7B6E"/>
    <w:rsid w:val="003F02D3"/>
    <w:rsid w:val="003F31D4"/>
    <w:rsid w:val="003F3577"/>
    <w:rsid w:val="003F4517"/>
    <w:rsid w:val="003F6326"/>
    <w:rsid w:val="003F7863"/>
    <w:rsid w:val="003F7EB6"/>
    <w:rsid w:val="0040046B"/>
    <w:rsid w:val="0040068B"/>
    <w:rsid w:val="00400799"/>
    <w:rsid w:val="00400E8C"/>
    <w:rsid w:val="00402772"/>
    <w:rsid w:val="00402D13"/>
    <w:rsid w:val="00406222"/>
    <w:rsid w:val="004069E4"/>
    <w:rsid w:val="00407585"/>
    <w:rsid w:val="00410595"/>
    <w:rsid w:val="00410BCE"/>
    <w:rsid w:val="00413116"/>
    <w:rsid w:val="00413D7B"/>
    <w:rsid w:val="00414FBB"/>
    <w:rsid w:val="00416531"/>
    <w:rsid w:val="00425121"/>
    <w:rsid w:val="00425583"/>
    <w:rsid w:val="0042617B"/>
    <w:rsid w:val="00430730"/>
    <w:rsid w:val="00430978"/>
    <w:rsid w:val="004313C9"/>
    <w:rsid w:val="004316D3"/>
    <w:rsid w:val="00431F99"/>
    <w:rsid w:val="00433BF7"/>
    <w:rsid w:val="004342A0"/>
    <w:rsid w:val="00435CBE"/>
    <w:rsid w:val="00435EED"/>
    <w:rsid w:val="00436D4A"/>
    <w:rsid w:val="004400DD"/>
    <w:rsid w:val="0044355C"/>
    <w:rsid w:val="00444B35"/>
    <w:rsid w:val="00450DDF"/>
    <w:rsid w:val="00450FF4"/>
    <w:rsid w:val="004531BC"/>
    <w:rsid w:val="004543F7"/>
    <w:rsid w:val="0045598E"/>
    <w:rsid w:val="00455E3B"/>
    <w:rsid w:val="00455F7B"/>
    <w:rsid w:val="00456FAB"/>
    <w:rsid w:val="0046042E"/>
    <w:rsid w:val="00460C75"/>
    <w:rsid w:val="00461539"/>
    <w:rsid w:val="00461E1E"/>
    <w:rsid w:val="00462352"/>
    <w:rsid w:val="00462A92"/>
    <w:rsid w:val="0046727D"/>
    <w:rsid w:val="0047081E"/>
    <w:rsid w:val="00471990"/>
    <w:rsid w:val="00472956"/>
    <w:rsid w:val="00473132"/>
    <w:rsid w:val="0047338E"/>
    <w:rsid w:val="004735EB"/>
    <w:rsid w:val="0047428B"/>
    <w:rsid w:val="004766D6"/>
    <w:rsid w:val="00482B6A"/>
    <w:rsid w:val="00483299"/>
    <w:rsid w:val="00483D6C"/>
    <w:rsid w:val="004840D0"/>
    <w:rsid w:val="0048523B"/>
    <w:rsid w:val="004863AC"/>
    <w:rsid w:val="00486E5C"/>
    <w:rsid w:val="00486EED"/>
    <w:rsid w:val="00491637"/>
    <w:rsid w:val="00491782"/>
    <w:rsid w:val="004927E5"/>
    <w:rsid w:val="00493C4B"/>
    <w:rsid w:val="004942F5"/>
    <w:rsid w:val="0049539B"/>
    <w:rsid w:val="004971BD"/>
    <w:rsid w:val="00497A8B"/>
    <w:rsid w:val="004A1408"/>
    <w:rsid w:val="004A278F"/>
    <w:rsid w:val="004A312E"/>
    <w:rsid w:val="004A3657"/>
    <w:rsid w:val="004A5C5D"/>
    <w:rsid w:val="004A6BEF"/>
    <w:rsid w:val="004B071C"/>
    <w:rsid w:val="004B25D1"/>
    <w:rsid w:val="004B5867"/>
    <w:rsid w:val="004C1B22"/>
    <w:rsid w:val="004C242D"/>
    <w:rsid w:val="004C29EC"/>
    <w:rsid w:val="004C33A0"/>
    <w:rsid w:val="004C35C9"/>
    <w:rsid w:val="004C5241"/>
    <w:rsid w:val="004C6D9F"/>
    <w:rsid w:val="004C7A93"/>
    <w:rsid w:val="004D0B7B"/>
    <w:rsid w:val="004D357C"/>
    <w:rsid w:val="004D4087"/>
    <w:rsid w:val="004E1111"/>
    <w:rsid w:val="004E2C40"/>
    <w:rsid w:val="004E39F8"/>
    <w:rsid w:val="004E3EFD"/>
    <w:rsid w:val="004E59F8"/>
    <w:rsid w:val="004F0D52"/>
    <w:rsid w:val="004F3302"/>
    <w:rsid w:val="004F3915"/>
    <w:rsid w:val="004F3B90"/>
    <w:rsid w:val="004F6D11"/>
    <w:rsid w:val="004F7AED"/>
    <w:rsid w:val="004F7EB0"/>
    <w:rsid w:val="005005F2"/>
    <w:rsid w:val="00502324"/>
    <w:rsid w:val="00502F35"/>
    <w:rsid w:val="0050531F"/>
    <w:rsid w:val="005071B7"/>
    <w:rsid w:val="00507C02"/>
    <w:rsid w:val="005135A6"/>
    <w:rsid w:val="005156FA"/>
    <w:rsid w:val="005159C1"/>
    <w:rsid w:val="0052338D"/>
    <w:rsid w:val="00523A19"/>
    <w:rsid w:val="00526E28"/>
    <w:rsid w:val="00530277"/>
    <w:rsid w:val="0053048E"/>
    <w:rsid w:val="00530532"/>
    <w:rsid w:val="00531142"/>
    <w:rsid w:val="00533E31"/>
    <w:rsid w:val="00534CF8"/>
    <w:rsid w:val="005357E5"/>
    <w:rsid w:val="00540F7E"/>
    <w:rsid w:val="00542933"/>
    <w:rsid w:val="00543DDD"/>
    <w:rsid w:val="00544B81"/>
    <w:rsid w:val="00544F99"/>
    <w:rsid w:val="005462B3"/>
    <w:rsid w:val="005469DE"/>
    <w:rsid w:val="00547F45"/>
    <w:rsid w:val="00550625"/>
    <w:rsid w:val="005523F1"/>
    <w:rsid w:val="00552DCF"/>
    <w:rsid w:val="0055355C"/>
    <w:rsid w:val="00553B48"/>
    <w:rsid w:val="00554AC3"/>
    <w:rsid w:val="00556889"/>
    <w:rsid w:val="00557576"/>
    <w:rsid w:val="00560F2A"/>
    <w:rsid w:val="005615DF"/>
    <w:rsid w:val="0056377A"/>
    <w:rsid w:val="00567365"/>
    <w:rsid w:val="00567E55"/>
    <w:rsid w:val="0057254C"/>
    <w:rsid w:val="00572DCE"/>
    <w:rsid w:val="00572FF5"/>
    <w:rsid w:val="00573C84"/>
    <w:rsid w:val="00573C9B"/>
    <w:rsid w:val="00573CE0"/>
    <w:rsid w:val="0057671D"/>
    <w:rsid w:val="00576BF2"/>
    <w:rsid w:val="0057745E"/>
    <w:rsid w:val="0058131A"/>
    <w:rsid w:val="00581CBC"/>
    <w:rsid w:val="00582104"/>
    <w:rsid w:val="00585232"/>
    <w:rsid w:val="0058668F"/>
    <w:rsid w:val="0058691B"/>
    <w:rsid w:val="00590B0D"/>
    <w:rsid w:val="005927BD"/>
    <w:rsid w:val="00593AB9"/>
    <w:rsid w:val="00594A05"/>
    <w:rsid w:val="005956D4"/>
    <w:rsid w:val="005968CC"/>
    <w:rsid w:val="005A2D72"/>
    <w:rsid w:val="005A3308"/>
    <w:rsid w:val="005A44BF"/>
    <w:rsid w:val="005A45BD"/>
    <w:rsid w:val="005A4E7C"/>
    <w:rsid w:val="005A7570"/>
    <w:rsid w:val="005A78C3"/>
    <w:rsid w:val="005B10D0"/>
    <w:rsid w:val="005B1F7B"/>
    <w:rsid w:val="005B4B65"/>
    <w:rsid w:val="005B4F3B"/>
    <w:rsid w:val="005B55A6"/>
    <w:rsid w:val="005B7A15"/>
    <w:rsid w:val="005C27A8"/>
    <w:rsid w:val="005C3169"/>
    <w:rsid w:val="005C3F86"/>
    <w:rsid w:val="005C69D5"/>
    <w:rsid w:val="005C6EDD"/>
    <w:rsid w:val="005D073B"/>
    <w:rsid w:val="005D2E3D"/>
    <w:rsid w:val="005D3660"/>
    <w:rsid w:val="005D489E"/>
    <w:rsid w:val="005D6FCB"/>
    <w:rsid w:val="005E0809"/>
    <w:rsid w:val="005E1C73"/>
    <w:rsid w:val="005E3970"/>
    <w:rsid w:val="005E74B1"/>
    <w:rsid w:val="005E7D0C"/>
    <w:rsid w:val="005E7E3A"/>
    <w:rsid w:val="005F348B"/>
    <w:rsid w:val="005F5261"/>
    <w:rsid w:val="005F6951"/>
    <w:rsid w:val="00600B0A"/>
    <w:rsid w:val="00601EEA"/>
    <w:rsid w:val="00603A8D"/>
    <w:rsid w:val="00605B50"/>
    <w:rsid w:val="006100CD"/>
    <w:rsid w:val="00611666"/>
    <w:rsid w:val="00611FDE"/>
    <w:rsid w:val="0061711F"/>
    <w:rsid w:val="00620338"/>
    <w:rsid w:val="006220EA"/>
    <w:rsid w:val="00622278"/>
    <w:rsid w:val="00622DED"/>
    <w:rsid w:val="00624433"/>
    <w:rsid w:val="00625526"/>
    <w:rsid w:val="006264D9"/>
    <w:rsid w:val="00631AA3"/>
    <w:rsid w:val="00631D2A"/>
    <w:rsid w:val="006320D5"/>
    <w:rsid w:val="006322B3"/>
    <w:rsid w:val="0063235C"/>
    <w:rsid w:val="00633A37"/>
    <w:rsid w:val="0063471C"/>
    <w:rsid w:val="006365D3"/>
    <w:rsid w:val="00637756"/>
    <w:rsid w:val="0064269D"/>
    <w:rsid w:val="00642EB8"/>
    <w:rsid w:val="00643128"/>
    <w:rsid w:val="00644F56"/>
    <w:rsid w:val="00645B02"/>
    <w:rsid w:val="00645F17"/>
    <w:rsid w:val="00646B36"/>
    <w:rsid w:val="00646C02"/>
    <w:rsid w:val="006478E7"/>
    <w:rsid w:val="00651CF9"/>
    <w:rsid w:val="00651D9B"/>
    <w:rsid w:val="00652051"/>
    <w:rsid w:val="0065418A"/>
    <w:rsid w:val="00654B78"/>
    <w:rsid w:val="00654F2A"/>
    <w:rsid w:val="00656059"/>
    <w:rsid w:val="0065615B"/>
    <w:rsid w:val="00660FAF"/>
    <w:rsid w:val="00664202"/>
    <w:rsid w:val="00666895"/>
    <w:rsid w:val="00666F17"/>
    <w:rsid w:val="00670A72"/>
    <w:rsid w:val="0067351B"/>
    <w:rsid w:val="00674C1C"/>
    <w:rsid w:val="006805F2"/>
    <w:rsid w:val="00682A62"/>
    <w:rsid w:val="00684150"/>
    <w:rsid w:val="006856E1"/>
    <w:rsid w:val="006863F7"/>
    <w:rsid w:val="00687892"/>
    <w:rsid w:val="00690A3C"/>
    <w:rsid w:val="006930DC"/>
    <w:rsid w:val="00693D1C"/>
    <w:rsid w:val="00694511"/>
    <w:rsid w:val="00694BC8"/>
    <w:rsid w:val="00695007"/>
    <w:rsid w:val="00695665"/>
    <w:rsid w:val="00696147"/>
    <w:rsid w:val="00697A5A"/>
    <w:rsid w:val="006A0E1A"/>
    <w:rsid w:val="006A3FA7"/>
    <w:rsid w:val="006A55C9"/>
    <w:rsid w:val="006A6C0B"/>
    <w:rsid w:val="006B2291"/>
    <w:rsid w:val="006B2FF8"/>
    <w:rsid w:val="006B31D9"/>
    <w:rsid w:val="006B3E2A"/>
    <w:rsid w:val="006B7B1A"/>
    <w:rsid w:val="006B7C43"/>
    <w:rsid w:val="006C03B3"/>
    <w:rsid w:val="006C12E7"/>
    <w:rsid w:val="006C2E7A"/>
    <w:rsid w:val="006C511B"/>
    <w:rsid w:val="006C6BBF"/>
    <w:rsid w:val="006C72F1"/>
    <w:rsid w:val="006C76BC"/>
    <w:rsid w:val="006E1340"/>
    <w:rsid w:val="006E18E4"/>
    <w:rsid w:val="006E220C"/>
    <w:rsid w:val="006E28D6"/>
    <w:rsid w:val="006E4571"/>
    <w:rsid w:val="006E4D19"/>
    <w:rsid w:val="006E636B"/>
    <w:rsid w:val="006E6D1D"/>
    <w:rsid w:val="006E7A3C"/>
    <w:rsid w:val="006F0A9D"/>
    <w:rsid w:val="006F2266"/>
    <w:rsid w:val="006F237F"/>
    <w:rsid w:val="006F2416"/>
    <w:rsid w:val="006F28B8"/>
    <w:rsid w:val="006F3911"/>
    <w:rsid w:val="006F7CEF"/>
    <w:rsid w:val="007019C5"/>
    <w:rsid w:val="00701D9A"/>
    <w:rsid w:val="00701F3C"/>
    <w:rsid w:val="007032A6"/>
    <w:rsid w:val="00703EA8"/>
    <w:rsid w:val="007050E3"/>
    <w:rsid w:val="007060B3"/>
    <w:rsid w:val="00706425"/>
    <w:rsid w:val="00706460"/>
    <w:rsid w:val="00707CD0"/>
    <w:rsid w:val="00717104"/>
    <w:rsid w:val="00720491"/>
    <w:rsid w:val="00720D2E"/>
    <w:rsid w:val="007219E7"/>
    <w:rsid w:val="007223B2"/>
    <w:rsid w:val="007229CE"/>
    <w:rsid w:val="00723C37"/>
    <w:rsid w:val="00723F3D"/>
    <w:rsid w:val="0072580B"/>
    <w:rsid w:val="007277EB"/>
    <w:rsid w:val="007278B5"/>
    <w:rsid w:val="00732647"/>
    <w:rsid w:val="00734477"/>
    <w:rsid w:val="007413FD"/>
    <w:rsid w:val="007417D8"/>
    <w:rsid w:val="00743F21"/>
    <w:rsid w:val="007441CA"/>
    <w:rsid w:val="007503C5"/>
    <w:rsid w:val="007512EC"/>
    <w:rsid w:val="0075298E"/>
    <w:rsid w:val="00753484"/>
    <w:rsid w:val="00754B23"/>
    <w:rsid w:val="007560EF"/>
    <w:rsid w:val="00761A13"/>
    <w:rsid w:val="007647BA"/>
    <w:rsid w:val="0076644D"/>
    <w:rsid w:val="0076651D"/>
    <w:rsid w:val="00767525"/>
    <w:rsid w:val="00767BDE"/>
    <w:rsid w:val="0077229A"/>
    <w:rsid w:val="00774116"/>
    <w:rsid w:val="007759EB"/>
    <w:rsid w:val="0077783C"/>
    <w:rsid w:val="00777A29"/>
    <w:rsid w:val="00780612"/>
    <w:rsid w:val="007809A9"/>
    <w:rsid w:val="00781C6C"/>
    <w:rsid w:val="00781E3C"/>
    <w:rsid w:val="00784E7E"/>
    <w:rsid w:val="00784F4B"/>
    <w:rsid w:val="007850A6"/>
    <w:rsid w:val="007858CE"/>
    <w:rsid w:val="00785E20"/>
    <w:rsid w:val="0078600A"/>
    <w:rsid w:val="0078621A"/>
    <w:rsid w:val="00790F90"/>
    <w:rsid w:val="0079194F"/>
    <w:rsid w:val="00791ECC"/>
    <w:rsid w:val="0079268D"/>
    <w:rsid w:val="00793B90"/>
    <w:rsid w:val="007944A0"/>
    <w:rsid w:val="00794B80"/>
    <w:rsid w:val="00795AE3"/>
    <w:rsid w:val="00797430"/>
    <w:rsid w:val="007A1A78"/>
    <w:rsid w:val="007A25FC"/>
    <w:rsid w:val="007A261B"/>
    <w:rsid w:val="007A41CB"/>
    <w:rsid w:val="007A4C19"/>
    <w:rsid w:val="007A56E0"/>
    <w:rsid w:val="007A69A5"/>
    <w:rsid w:val="007B28B3"/>
    <w:rsid w:val="007B2A46"/>
    <w:rsid w:val="007B2DEE"/>
    <w:rsid w:val="007B3021"/>
    <w:rsid w:val="007B4BA1"/>
    <w:rsid w:val="007B4D91"/>
    <w:rsid w:val="007B5009"/>
    <w:rsid w:val="007B544B"/>
    <w:rsid w:val="007B5B54"/>
    <w:rsid w:val="007B690D"/>
    <w:rsid w:val="007B7338"/>
    <w:rsid w:val="007B7A08"/>
    <w:rsid w:val="007C211F"/>
    <w:rsid w:val="007C3135"/>
    <w:rsid w:val="007C31DC"/>
    <w:rsid w:val="007C7B92"/>
    <w:rsid w:val="007D0DD9"/>
    <w:rsid w:val="007D25BA"/>
    <w:rsid w:val="007D35E0"/>
    <w:rsid w:val="007D700D"/>
    <w:rsid w:val="007D7AC6"/>
    <w:rsid w:val="007D7C7A"/>
    <w:rsid w:val="007E0A70"/>
    <w:rsid w:val="007E0C8A"/>
    <w:rsid w:val="007E4796"/>
    <w:rsid w:val="007E48D7"/>
    <w:rsid w:val="007E64AB"/>
    <w:rsid w:val="007E7BBF"/>
    <w:rsid w:val="007F1987"/>
    <w:rsid w:val="007F4CF0"/>
    <w:rsid w:val="007F4F25"/>
    <w:rsid w:val="007F6D2D"/>
    <w:rsid w:val="0080033E"/>
    <w:rsid w:val="008003FD"/>
    <w:rsid w:val="00802B1C"/>
    <w:rsid w:val="00803E26"/>
    <w:rsid w:val="00806D1C"/>
    <w:rsid w:val="00807516"/>
    <w:rsid w:val="008132B4"/>
    <w:rsid w:val="00814CA6"/>
    <w:rsid w:val="00815344"/>
    <w:rsid w:val="00820360"/>
    <w:rsid w:val="008227F8"/>
    <w:rsid w:val="00822A71"/>
    <w:rsid w:val="00823D38"/>
    <w:rsid w:val="0082569D"/>
    <w:rsid w:val="00825B97"/>
    <w:rsid w:val="00826092"/>
    <w:rsid w:val="0083066B"/>
    <w:rsid w:val="00832BE7"/>
    <w:rsid w:val="00833E47"/>
    <w:rsid w:val="00834204"/>
    <w:rsid w:val="00834376"/>
    <w:rsid w:val="00836A9E"/>
    <w:rsid w:val="00836DE3"/>
    <w:rsid w:val="00842150"/>
    <w:rsid w:val="00842AC1"/>
    <w:rsid w:val="00845A41"/>
    <w:rsid w:val="00850563"/>
    <w:rsid w:val="0085239F"/>
    <w:rsid w:val="008526F9"/>
    <w:rsid w:val="00853313"/>
    <w:rsid w:val="00853C3A"/>
    <w:rsid w:val="008626B2"/>
    <w:rsid w:val="00862ED9"/>
    <w:rsid w:val="00865BEE"/>
    <w:rsid w:val="00865C48"/>
    <w:rsid w:val="00865EF3"/>
    <w:rsid w:val="00866357"/>
    <w:rsid w:val="00867916"/>
    <w:rsid w:val="00871926"/>
    <w:rsid w:val="00871F7E"/>
    <w:rsid w:val="0087309E"/>
    <w:rsid w:val="008770B3"/>
    <w:rsid w:val="00881C62"/>
    <w:rsid w:val="00883066"/>
    <w:rsid w:val="008841AE"/>
    <w:rsid w:val="00884626"/>
    <w:rsid w:val="00887A56"/>
    <w:rsid w:val="008911E5"/>
    <w:rsid w:val="0089286C"/>
    <w:rsid w:val="008945BB"/>
    <w:rsid w:val="00894A8D"/>
    <w:rsid w:val="008973E0"/>
    <w:rsid w:val="00897CE5"/>
    <w:rsid w:val="008A01DB"/>
    <w:rsid w:val="008A26CD"/>
    <w:rsid w:val="008A3E77"/>
    <w:rsid w:val="008A5376"/>
    <w:rsid w:val="008B2752"/>
    <w:rsid w:val="008B6B1C"/>
    <w:rsid w:val="008C0D35"/>
    <w:rsid w:val="008C0F56"/>
    <w:rsid w:val="008C2670"/>
    <w:rsid w:val="008C449E"/>
    <w:rsid w:val="008C45DA"/>
    <w:rsid w:val="008C5832"/>
    <w:rsid w:val="008C7C37"/>
    <w:rsid w:val="008D0EB0"/>
    <w:rsid w:val="008D21DF"/>
    <w:rsid w:val="008D3069"/>
    <w:rsid w:val="008D3F07"/>
    <w:rsid w:val="008D44DE"/>
    <w:rsid w:val="008D69B3"/>
    <w:rsid w:val="008D7496"/>
    <w:rsid w:val="008E0B3E"/>
    <w:rsid w:val="008E2738"/>
    <w:rsid w:val="008E3104"/>
    <w:rsid w:val="008E3404"/>
    <w:rsid w:val="008E4217"/>
    <w:rsid w:val="008E609C"/>
    <w:rsid w:val="008F135D"/>
    <w:rsid w:val="008F13F2"/>
    <w:rsid w:val="008F2588"/>
    <w:rsid w:val="008F387C"/>
    <w:rsid w:val="008F5592"/>
    <w:rsid w:val="009034FB"/>
    <w:rsid w:val="00904F49"/>
    <w:rsid w:val="00905605"/>
    <w:rsid w:val="00905CE0"/>
    <w:rsid w:val="00913DE5"/>
    <w:rsid w:val="00914557"/>
    <w:rsid w:val="00915EB9"/>
    <w:rsid w:val="00917674"/>
    <w:rsid w:val="00921351"/>
    <w:rsid w:val="00922019"/>
    <w:rsid w:val="00925CA7"/>
    <w:rsid w:val="00925DD4"/>
    <w:rsid w:val="009267DC"/>
    <w:rsid w:val="00927608"/>
    <w:rsid w:val="009344F4"/>
    <w:rsid w:val="00934F06"/>
    <w:rsid w:val="00935398"/>
    <w:rsid w:val="00936223"/>
    <w:rsid w:val="009362B2"/>
    <w:rsid w:val="0093630B"/>
    <w:rsid w:val="009368D0"/>
    <w:rsid w:val="00937452"/>
    <w:rsid w:val="00941B46"/>
    <w:rsid w:val="00942186"/>
    <w:rsid w:val="00945606"/>
    <w:rsid w:val="009468F1"/>
    <w:rsid w:val="00950BBB"/>
    <w:rsid w:val="00954509"/>
    <w:rsid w:val="0095530F"/>
    <w:rsid w:val="00957131"/>
    <w:rsid w:val="009603E1"/>
    <w:rsid w:val="00960C0D"/>
    <w:rsid w:val="00961F37"/>
    <w:rsid w:val="009632A7"/>
    <w:rsid w:val="00965343"/>
    <w:rsid w:val="0096642F"/>
    <w:rsid w:val="00966684"/>
    <w:rsid w:val="00971B9E"/>
    <w:rsid w:val="0097298F"/>
    <w:rsid w:val="00974BB5"/>
    <w:rsid w:val="009758C5"/>
    <w:rsid w:val="00981188"/>
    <w:rsid w:val="009815FA"/>
    <w:rsid w:val="00981FBB"/>
    <w:rsid w:val="009837E2"/>
    <w:rsid w:val="009839F1"/>
    <w:rsid w:val="00984030"/>
    <w:rsid w:val="009860C2"/>
    <w:rsid w:val="0098744E"/>
    <w:rsid w:val="00991B6D"/>
    <w:rsid w:val="00992E0D"/>
    <w:rsid w:val="00995B58"/>
    <w:rsid w:val="00995BAB"/>
    <w:rsid w:val="009964F3"/>
    <w:rsid w:val="00996524"/>
    <w:rsid w:val="009969BE"/>
    <w:rsid w:val="00996ABA"/>
    <w:rsid w:val="009A16B1"/>
    <w:rsid w:val="009A3ACA"/>
    <w:rsid w:val="009B21E9"/>
    <w:rsid w:val="009B4B19"/>
    <w:rsid w:val="009C02A9"/>
    <w:rsid w:val="009C068D"/>
    <w:rsid w:val="009C0696"/>
    <w:rsid w:val="009C2864"/>
    <w:rsid w:val="009C2B4B"/>
    <w:rsid w:val="009C40AB"/>
    <w:rsid w:val="009C4C41"/>
    <w:rsid w:val="009C5845"/>
    <w:rsid w:val="009D0B0D"/>
    <w:rsid w:val="009D0D9C"/>
    <w:rsid w:val="009D0E8E"/>
    <w:rsid w:val="009D0F63"/>
    <w:rsid w:val="009D15F1"/>
    <w:rsid w:val="009D286B"/>
    <w:rsid w:val="009D29C3"/>
    <w:rsid w:val="009D45AD"/>
    <w:rsid w:val="009D4C6A"/>
    <w:rsid w:val="009D6457"/>
    <w:rsid w:val="009E2B4B"/>
    <w:rsid w:val="009E2DCD"/>
    <w:rsid w:val="009E6CB8"/>
    <w:rsid w:val="009E7425"/>
    <w:rsid w:val="009F126E"/>
    <w:rsid w:val="009F2256"/>
    <w:rsid w:val="009F3765"/>
    <w:rsid w:val="009F43D1"/>
    <w:rsid w:val="009F4776"/>
    <w:rsid w:val="009F5ED9"/>
    <w:rsid w:val="009F6662"/>
    <w:rsid w:val="00A00232"/>
    <w:rsid w:val="00A01410"/>
    <w:rsid w:val="00A03400"/>
    <w:rsid w:val="00A0588E"/>
    <w:rsid w:val="00A067EE"/>
    <w:rsid w:val="00A10B22"/>
    <w:rsid w:val="00A135E7"/>
    <w:rsid w:val="00A13A66"/>
    <w:rsid w:val="00A13EC2"/>
    <w:rsid w:val="00A14C40"/>
    <w:rsid w:val="00A15502"/>
    <w:rsid w:val="00A155D4"/>
    <w:rsid w:val="00A16FDE"/>
    <w:rsid w:val="00A17454"/>
    <w:rsid w:val="00A22191"/>
    <w:rsid w:val="00A24854"/>
    <w:rsid w:val="00A24F78"/>
    <w:rsid w:val="00A259B5"/>
    <w:rsid w:val="00A312FC"/>
    <w:rsid w:val="00A32ADA"/>
    <w:rsid w:val="00A34134"/>
    <w:rsid w:val="00A34FE9"/>
    <w:rsid w:val="00A35F26"/>
    <w:rsid w:val="00A37106"/>
    <w:rsid w:val="00A40252"/>
    <w:rsid w:val="00A4286B"/>
    <w:rsid w:val="00A50F2A"/>
    <w:rsid w:val="00A51344"/>
    <w:rsid w:val="00A52367"/>
    <w:rsid w:val="00A52DA0"/>
    <w:rsid w:val="00A54E60"/>
    <w:rsid w:val="00A55E76"/>
    <w:rsid w:val="00A6094B"/>
    <w:rsid w:val="00A6244E"/>
    <w:rsid w:val="00A63C28"/>
    <w:rsid w:val="00A67E71"/>
    <w:rsid w:val="00A71FF8"/>
    <w:rsid w:val="00A73808"/>
    <w:rsid w:val="00A752C8"/>
    <w:rsid w:val="00A7556D"/>
    <w:rsid w:val="00A80878"/>
    <w:rsid w:val="00A81400"/>
    <w:rsid w:val="00A84175"/>
    <w:rsid w:val="00A931A2"/>
    <w:rsid w:val="00A93215"/>
    <w:rsid w:val="00A955D6"/>
    <w:rsid w:val="00A95928"/>
    <w:rsid w:val="00A9714D"/>
    <w:rsid w:val="00AA0464"/>
    <w:rsid w:val="00AA2873"/>
    <w:rsid w:val="00AA28E7"/>
    <w:rsid w:val="00AA2DC8"/>
    <w:rsid w:val="00AA394E"/>
    <w:rsid w:val="00AA3E1C"/>
    <w:rsid w:val="00AA5103"/>
    <w:rsid w:val="00AA62F6"/>
    <w:rsid w:val="00AA67DB"/>
    <w:rsid w:val="00AA71F8"/>
    <w:rsid w:val="00AB3225"/>
    <w:rsid w:val="00AB43CF"/>
    <w:rsid w:val="00AB673B"/>
    <w:rsid w:val="00AB7865"/>
    <w:rsid w:val="00AC02C9"/>
    <w:rsid w:val="00AC1CAF"/>
    <w:rsid w:val="00AC2522"/>
    <w:rsid w:val="00AC27D6"/>
    <w:rsid w:val="00AC4CA5"/>
    <w:rsid w:val="00AC629C"/>
    <w:rsid w:val="00AC7833"/>
    <w:rsid w:val="00AC7CD3"/>
    <w:rsid w:val="00AC7E71"/>
    <w:rsid w:val="00AD0B71"/>
    <w:rsid w:val="00AD0E51"/>
    <w:rsid w:val="00AD7AB9"/>
    <w:rsid w:val="00AE02EB"/>
    <w:rsid w:val="00AE1FF1"/>
    <w:rsid w:val="00AE3C8E"/>
    <w:rsid w:val="00AE588C"/>
    <w:rsid w:val="00AE6EFA"/>
    <w:rsid w:val="00AF03C0"/>
    <w:rsid w:val="00AF2298"/>
    <w:rsid w:val="00AF26EC"/>
    <w:rsid w:val="00AF46EA"/>
    <w:rsid w:val="00AF4D7E"/>
    <w:rsid w:val="00AF6DFE"/>
    <w:rsid w:val="00B00B77"/>
    <w:rsid w:val="00B00E3D"/>
    <w:rsid w:val="00B00ED1"/>
    <w:rsid w:val="00B02151"/>
    <w:rsid w:val="00B021F3"/>
    <w:rsid w:val="00B026A4"/>
    <w:rsid w:val="00B02752"/>
    <w:rsid w:val="00B05169"/>
    <w:rsid w:val="00B10BB9"/>
    <w:rsid w:val="00B12FEA"/>
    <w:rsid w:val="00B13A16"/>
    <w:rsid w:val="00B13C94"/>
    <w:rsid w:val="00B14D2C"/>
    <w:rsid w:val="00B1520C"/>
    <w:rsid w:val="00B15FF7"/>
    <w:rsid w:val="00B174BE"/>
    <w:rsid w:val="00B20546"/>
    <w:rsid w:val="00B214CC"/>
    <w:rsid w:val="00B23118"/>
    <w:rsid w:val="00B2489A"/>
    <w:rsid w:val="00B25AA2"/>
    <w:rsid w:val="00B318CB"/>
    <w:rsid w:val="00B33D7F"/>
    <w:rsid w:val="00B342F4"/>
    <w:rsid w:val="00B3526E"/>
    <w:rsid w:val="00B352AD"/>
    <w:rsid w:val="00B35873"/>
    <w:rsid w:val="00B3762D"/>
    <w:rsid w:val="00B4049D"/>
    <w:rsid w:val="00B40ED0"/>
    <w:rsid w:val="00B42989"/>
    <w:rsid w:val="00B42C83"/>
    <w:rsid w:val="00B43042"/>
    <w:rsid w:val="00B448A7"/>
    <w:rsid w:val="00B453CF"/>
    <w:rsid w:val="00B5232A"/>
    <w:rsid w:val="00B523E6"/>
    <w:rsid w:val="00B54B1B"/>
    <w:rsid w:val="00B55C3B"/>
    <w:rsid w:val="00B55ECE"/>
    <w:rsid w:val="00B56DC5"/>
    <w:rsid w:val="00B5793F"/>
    <w:rsid w:val="00B61DB3"/>
    <w:rsid w:val="00B624E1"/>
    <w:rsid w:val="00B66DA4"/>
    <w:rsid w:val="00B67B5F"/>
    <w:rsid w:val="00B7105D"/>
    <w:rsid w:val="00B72A39"/>
    <w:rsid w:val="00B73F53"/>
    <w:rsid w:val="00B77006"/>
    <w:rsid w:val="00B80DAB"/>
    <w:rsid w:val="00B8323D"/>
    <w:rsid w:val="00B86F81"/>
    <w:rsid w:val="00B91456"/>
    <w:rsid w:val="00B91A80"/>
    <w:rsid w:val="00B93C43"/>
    <w:rsid w:val="00B9527C"/>
    <w:rsid w:val="00B95E8A"/>
    <w:rsid w:val="00B965CF"/>
    <w:rsid w:val="00B966EE"/>
    <w:rsid w:val="00B973BB"/>
    <w:rsid w:val="00BA2934"/>
    <w:rsid w:val="00BA38E0"/>
    <w:rsid w:val="00BA3EB8"/>
    <w:rsid w:val="00BA4189"/>
    <w:rsid w:val="00BA4EC8"/>
    <w:rsid w:val="00BA5D68"/>
    <w:rsid w:val="00BC0AA5"/>
    <w:rsid w:val="00BC22F3"/>
    <w:rsid w:val="00BC2317"/>
    <w:rsid w:val="00BC4DA7"/>
    <w:rsid w:val="00BC4E8A"/>
    <w:rsid w:val="00BC5009"/>
    <w:rsid w:val="00BC5EF7"/>
    <w:rsid w:val="00BC7076"/>
    <w:rsid w:val="00BC7D0A"/>
    <w:rsid w:val="00BD0DA9"/>
    <w:rsid w:val="00BD18FB"/>
    <w:rsid w:val="00BD198A"/>
    <w:rsid w:val="00BD2C0B"/>
    <w:rsid w:val="00BE020C"/>
    <w:rsid w:val="00BE0A9F"/>
    <w:rsid w:val="00BE0C12"/>
    <w:rsid w:val="00BE225E"/>
    <w:rsid w:val="00BE675D"/>
    <w:rsid w:val="00BE7471"/>
    <w:rsid w:val="00BE7FC2"/>
    <w:rsid w:val="00BF0D65"/>
    <w:rsid w:val="00BF1CA5"/>
    <w:rsid w:val="00BF1E94"/>
    <w:rsid w:val="00BF2081"/>
    <w:rsid w:val="00BF53EC"/>
    <w:rsid w:val="00BF6F79"/>
    <w:rsid w:val="00C03E29"/>
    <w:rsid w:val="00C05218"/>
    <w:rsid w:val="00C06D05"/>
    <w:rsid w:val="00C10541"/>
    <w:rsid w:val="00C13F87"/>
    <w:rsid w:val="00C1446B"/>
    <w:rsid w:val="00C14DD2"/>
    <w:rsid w:val="00C15592"/>
    <w:rsid w:val="00C16254"/>
    <w:rsid w:val="00C16F0D"/>
    <w:rsid w:val="00C20F47"/>
    <w:rsid w:val="00C24827"/>
    <w:rsid w:val="00C25288"/>
    <w:rsid w:val="00C26E32"/>
    <w:rsid w:val="00C27B7C"/>
    <w:rsid w:val="00C301E4"/>
    <w:rsid w:val="00C370F9"/>
    <w:rsid w:val="00C41AE6"/>
    <w:rsid w:val="00C45E5E"/>
    <w:rsid w:val="00C478B2"/>
    <w:rsid w:val="00C51032"/>
    <w:rsid w:val="00C518FC"/>
    <w:rsid w:val="00C51FE6"/>
    <w:rsid w:val="00C5766E"/>
    <w:rsid w:val="00C61E24"/>
    <w:rsid w:val="00C6275B"/>
    <w:rsid w:val="00C636AA"/>
    <w:rsid w:val="00C64122"/>
    <w:rsid w:val="00C66D84"/>
    <w:rsid w:val="00C674DC"/>
    <w:rsid w:val="00C81CD9"/>
    <w:rsid w:val="00C83202"/>
    <w:rsid w:val="00C84EEB"/>
    <w:rsid w:val="00C8535B"/>
    <w:rsid w:val="00C85EDE"/>
    <w:rsid w:val="00C8600F"/>
    <w:rsid w:val="00C87009"/>
    <w:rsid w:val="00C87C79"/>
    <w:rsid w:val="00C90528"/>
    <w:rsid w:val="00C908F7"/>
    <w:rsid w:val="00C91AE4"/>
    <w:rsid w:val="00C91FE0"/>
    <w:rsid w:val="00C93D7E"/>
    <w:rsid w:val="00C95224"/>
    <w:rsid w:val="00C958E5"/>
    <w:rsid w:val="00C95C6D"/>
    <w:rsid w:val="00C9620A"/>
    <w:rsid w:val="00C963E4"/>
    <w:rsid w:val="00C97409"/>
    <w:rsid w:val="00C97EF6"/>
    <w:rsid w:val="00CA00C7"/>
    <w:rsid w:val="00CA1B3A"/>
    <w:rsid w:val="00CA2BD2"/>
    <w:rsid w:val="00CA33E7"/>
    <w:rsid w:val="00CA4EF7"/>
    <w:rsid w:val="00CA5B80"/>
    <w:rsid w:val="00CA6009"/>
    <w:rsid w:val="00CA7C49"/>
    <w:rsid w:val="00CB1F06"/>
    <w:rsid w:val="00CB2F9A"/>
    <w:rsid w:val="00CB3663"/>
    <w:rsid w:val="00CB3F22"/>
    <w:rsid w:val="00CB3F5F"/>
    <w:rsid w:val="00CB4D47"/>
    <w:rsid w:val="00CB7599"/>
    <w:rsid w:val="00CC1CE3"/>
    <w:rsid w:val="00CC1E95"/>
    <w:rsid w:val="00CC30E6"/>
    <w:rsid w:val="00CC3599"/>
    <w:rsid w:val="00CC413F"/>
    <w:rsid w:val="00CD16EC"/>
    <w:rsid w:val="00CD209B"/>
    <w:rsid w:val="00CD5F04"/>
    <w:rsid w:val="00CD708B"/>
    <w:rsid w:val="00CE12E9"/>
    <w:rsid w:val="00CE3718"/>
    <w:rsid w:val="00CE3799"/>
    <w:rsid w:val="00CE42ED"/>
    <w:rsid w:val="00CE50F8"/>
    <w:rsid w:val="00CE5CEC"/>
    <w:rsid w:val="00CE67CF"/>
    <w:rsid w:val="00CE7656"/>
    <w:rsid w:val="00CE7F65"/>
    <w:rsid w:val="00CF1F81"/>
    <w:rsid w:val="00CF306C"/>
    <w:rsid w:val="00CF399C"/>
    <w:rsid w:val="00CF5B58"/>
    <w:rsid w:val="00CF633E"/>
    <w:rsid w:val="00D00975"/>
    <w:rsid w:val="00D0105E"/>
    <w:rsid w:val="00D02276"/>
    <w:rsid w:val="00D0406B"/>
    <w:rsid w:val="00D046B6"/>
    <w:rsid w:val="00D06BF5"/>
    <w:rsid w:val="00D075EC"/>
    <w:rsid w:val="00D07607"/>
    <w:rsid w:val="00D1009C"/>
    <w:rsid w:val="00D10A48"/>
    <w:rsid w:val="00D11779"/>
    <w:rsid w:val="00D130D8"/>
    <w:rsid w:val="00D15967"/>
    <w:rsid w:val="00D1606A"/>
    <w:rsid w:val="00D166A5"/>
    <w:rsid w:val="00D17C5B"/>
    <w:rsid w:val="00D2069E"/>
    <w:rsid w:val="00D23C9A"/>
    <w:rsid w:val="00D23E84"/>
    <w:rsid w:val="00D25F12"/>
    <w:rsid w:val="00D26730"/>
    <w:rsid w:val="00D27AB4"/>
    <w:rsid w:val="00D31407"/>
    <w:rsid w:val="00D332A7"/>
    <w:rsid w:val="00D335CF"/>
    <w:rsid w:val="00D373D8"/>
    <w:rsid w:val="00D406DB"/>
    <w:rsid w:val="00D422DF"/>
    <w:rsid w:val="00D424A5"/>
    <w:rsid w:val="00D42C05"/>
    <w:rsid w:val="00D42F7C"/>
    <w:rsid w:val="00D43A55"/>
    <w:rsid w:val="00D440C0"/>
    <w:rsid w:val="00D50AB5"/>
    <w:rsid w:val="00D50DD4"/>
    <w:rsid w:val="00D5297F"/>
    <w:rsid w:val="00D54083"/>
    <w:rsid w:val="00D639E6"/>
    <w:rsid w:val="00D647D2"/>
    <w:rsid w:val="00D64E1B"/>
    <w:rsid w:val="00D660F8"/>
    <w:rsid w:val="00D6637D"/>
    <w:rsid w:val="00D66A44"/>
    <w:rsid w:val="00D6723C"/>
    <w:rsid w:val="00D67C56"/>
    <w:rsid w:val="00D705F9"/>
    <w:rsid w:val="00D71748"/>
    <w:rsid w:val="00D717F7"/>
    <w:rsid w:val="00D71CDE"/>
    <w:rsid w:val="00D733B0"/>
    <w:rsid w:val="00D73DB4"/>
    <w:rsid w:val="00D74DC7"/>
    <w:rsid w:val="00D81AAB"/>
    <w:rsid w:val="00D81B21"/>
    <w:rsid w:val="00D81CB2"/>
    <w:rsid w:val="00D838E4"/>
    <w:rsid w:val="00D86849"/>
    <w:rsid w:val="00D870B5"/>
    <w:rsid w:val="00D91E13"/>
    <w:rsid w:val="00D92EC9"/>
    <w:rsid w:val="00D93431"/>
    <w:rsid w:val="00D95705"/>
    <w:rsid w:val="00D962EC"/>
    <w:rsid w:val="00D97ED7"/>
    <w:rsid w:val="00DA0330"/>
    <w:rsid w:val="00DA06DD"/>
    <w:rsid w:val="00DA0F50"/>
    <w:rsid w:val="00DA297C"/>
    <w:rsid w:val="00DA3682"/>
    <w:rsid w:val="00DA3E33"/>
    <w:rsid w:val="00DA7AFC"/>
    <w:rsid w:val="00DB390B"/>
    <w:rsid w:val="00DB4582"/>
    <w:rsid w:val="00DB6390"/>
    <w:rsid w:val="00DB74AE"/>
    <w:rsid w:val="00DB74BB"/>
    <w:rsid w:val="00DB7916"/>
    <w:rsid w:val="00DC04C2"/>
    <w:rsid w:val="00DC0AA6"/>
    <w:rsid w:val="00DC0BB9"/>
    <w:rsid w:val="00DC19AB"/>
    <w:rsid w:val="00DC6F93"/>
    <w:rsid w:val="00DC7681"/>
    <w:rsid w:val="00DD23D9"/>
    <w:rsid w:val="00DD5BD1"/>
    <w:rsid w:val="00DE0538"/>
    <w:rsid w:val="00DE0A5D"/>
    <w:rsid w:val="00DE21A2"/>
    <w:rsid w:val="00DE2CFA"/>
    <w:rsid w:val="00DE39DB"/>
    <w:rsid w:val="00DE5DFA"/>
    <w:rsid w:val="00DF0C28"/>
    <w:rsid w:val="00DF2830"/>
    <w:rsid w:val="00DF4CBE"/>
    <w:rsid w:val="00DF79D7"/>
    <w:rsid w:val="00E02194"/>
    <w:rsid w:val="00E044C5"/>
    <w:rsid w:val="00E04F71"/>
    <w:rsid w:val="00E05D3F"/>
    <w:rsid w:val="00E07191"/>
    <w:rsid w:val="00E107E7"/>
    <w:rsid w:val="00E11450"/>
    <w:rsid w:val="00E1384A"/>
    <w:rsid w:val="00E14AFA"/>
    <w:rsid w:val="00E24FAD"/>
    <w:rsid w:val="00E2515E"/>
    <w:rsid w:val="00E25D52"/>
    <w:rsid w:val="00E27FC7"/>
    <w:rsid w:val="00E31911"/>
    <w:rsid w:val="00E3219F"/>
    <w:rsid w:val="00E34ED8"/>
    <w:rsid w:val="00E4215B"/>
    <w:rsid w:val="00E436D4"/>
    <w:rsid w:val="00E43C34"/>
    <w:rsid w:val="00E449D6"/>
    <w:rsid w:val="00E46B6E"/>
    <w:rsid w:val="00E46C24"/>
    <w:rsid w:val="00E50979"/>
    <w:rsid w:val="00E55B91"/>
    <w:rsid w:val="00E57D15"/>
    <w:rsid w:val="00E627AA"/>
    <w:rsid w:val="00E62DFA"/>
    <w:rsid w:val="00E67064"/>
    <w:rsid w:val="00E70233"/>
    <w:rsid w:val="00E713BD"/>
    <w:rsid w:val="00E715DB"/>
    <w:rsid w:val="00E72994"/>
    <w:rsid w:val="00E74711"/>
    <w:rsid w:val="00E75853"/>
    <w:rsid w:val="00E76640"/>
    <w:rsid w:val="00E76E12"/>
    <w:rsid w:val="00E81CC8"/>
    <w:rsid w:val="00E81DB1"/>
    <w:rsid w:val="00E84FEF"/>
    <w:rsid w:val="00E86559"/>
    <w:rsid w:val="00E90410"/>
    <w:rsid w:val="00E90AF2"/>
    <w:rsid w:val="00E923C1"/>
    <w:rsid w:val="00E93860"/>
    <w:rsid w:val="00E93B5B"/>
    <w:rsid w:val="00E94105"/>
    <w:rsid w:val="00E96DE8"/>
    <w:rsid w:val="00E9782C"/>
    <w:rsid w:val="00EA0D17"/>
    <w:rsid w:val="00EA32E2"/>
    <w:rsid w:val="00EA33D7"/>
    <w:rsid w:val="00EA3CD9"/>
    <w:rsid w:val="00EA505A"/>
    <w:rsid w:val="00EA54DD"/>
    <w:rsid w:val="00EA62DC"/>
    <w:rsid w:val="00EA6525"/>
    <w:rsid w:val="00EA65DC"/>
    <w:rsid w:val="00EA6A3C"/>
    <w:rsid w:val="00EB0FE8"/>
    <w:rsid w:val="00EB2230"/>
    <w:rsid w:val="00EB5A5A"/>
    <w:rsid w:val="00EB7BF3"/>
    <w:rsid w:val="00EC064F"/>
    <w:rsid w:val="00EC089A"/>
    <w:rsid w:val="00EC4958"/>
    <w:rsid w:val="00EC7856"/>
    <w:rsid w:val="00ED2FF4"/>
    <w:rsid w:val="00ED338D"/>
    <w:rsid w:val="00ED3EB0"/>
    <w:rsid w:val="00ED58C5"/>
    <w:rsid w:val="00ED6F0D"/>
    <w:rsid w:val="00ED7133"/>
    <w:rsid w:val="00EE0EA0"/>
    <w:rsid w:val="00EE1D8A"/>
    <w:rsid w:val="00EE23F0"/>
    <w:rsid w:val="00EE339E"/>
    <w:rsid w:val="00EE420A"/>
    <w:rsid w:val="00EE495D"/>
    <w:rsid w:val="00EE52DC"/>
    <w:rsid w:val="00EE5DB9"/>
    <w:rsid w:val="00EE68B5"/>
    <w:rsid w:val="00EF0338"/>
    <w:rsid w:val="00EF0C67"/>
    <w:rsid w:val="00EF20C1"/>
    <w:rsid w:val="00EF243F"/>
    <w:rsid w:val="00EF2874"/>
    <w:rsid w:val="00EF3E9E"/>
    <w:rsid w:val="00EF5420"/>
    <w:rsid w:val="00EF77A8"/>
    <w:rsid w:val="00F00033"/>
    <w:rsid w:val="00F019F6"/>
    <w:rsid w:val="00F0203A"/>
    <w:rsid w:val="00F02088"/>
    <w:rsid w:val="00F0337D"/>
    <w:rsid w:val="00F03583"/>
    <w:rsid w:val="00F04945"/>
    <w:rsid w:val="00F054AA"/>
    <w:rsid w:val="00F05B7D"/>
    <w:rsid w:val="00F131D7"/>
    <w:rsid w:val="00F151ED"/>
    <w:rsid w:val="00F15B52"/>
    <w:rsid w:val="00F16DEB"/>
    <w:rsid w:val="00F205B7"/>
    <w:rsid w:val="00F21357"/>
    <w:rsid w:val="00F21429"/>
    <w:rsid w:val="00F21831"/>
    <w:rsid w:val="00F25439"/>
    <w:rsid w:val="00F26823"/>
    <w:rsid w:val="00F275F4"/>
    <w:rsid w:val="00F322A4"/>
    <w:rsid w:val="00F32DB4"/>
    <w:rsid w:val="00F32FB4"/>
    <w:rsid w:val="00F336F8"/>
    <w:rsid w:val="00F34F2F"/>
    <w:rsid w:val="00F378EE"/>
    <w:rsid w:val="00F37EB1"/>
    <w:rsid w:val="00F40422"/>
    <w:rsid w:val="00F41DE6"/>
    <w:rsid w:val="00F43E01"/>
    <w:rsid w:val="00F44ACD"/>
    <w:rsid w:val="00F44B31"/>
    <w:rsid w:val="00F45505"/>
    <w:rsid w:val="00F538BA"/>
    <w:rsid w:val="00F5457C"/>
    <w:rsid w:val="00F57218"/>
    <w:rsid w:val="00F614E9"/>
    <w:rsid w:val="00F61FFB"/>
    <w:rsid w:val="00F63639"/>
    <w:rsid w:val="00F66460"/>
    <w:rsid w:val="00F70B86"/>
    <w:rsid w:val="00F714A7"/>
    <w:rsid w:val="00F7533F"/>
    <w:rsid w:val="00F75E71"/>
    <w:rsid w:val="00F77B65"/>
    <w:rsid w:val="00F800C0"/>
    <w:rsid w:val="00F81A73"/>
    <w:rsid w:val="00F82AEA"/>
    <w:rsid w:val="00F862BF"/>
    <w:rsid w:val="00F86FAB"/>
    <w:rsid w:val="00F8798B"/>
    <w:rsid w:val="00F87FF6"/>
    <w:rsid w:val="00F907B5"/>
    <w:rsid w:val="00F916F6"/>
    <w:rsid w:val="00F94ECA"/>
    <w:rsid w:val="00F9588C"/>
    <w:rsid w:val="00F9727D"/>
    <w:rsid w:val="00FA3B81"/>
    <w:rsid w:val="00FA3C7C"/>
    <w:rsid w:val="00FA728C"/>
    <w:rsid w:val="00FB35BB"/>
    <w:rsid w:val="00FB428C"/>
    <w:rsid w:val="00FB4B99"/>
    <w:rsid w:val="00FC0C0D"/>
    <w:rsid w:val="00FC1A5B"/>
    <w:rsid w:val="00FC56EC"/>
    <w:rsid w:val="00FC6298"/>
    <w:rsid w:val="00FC6F58"/>
    <w:rsid w:val="00FD0EA8"/>
    <w:rsid w:val="00FD19A5"/>
    <w:rsid w:val="00FD273F"/>
    <w:rsid w:val="00FD2800"/>
    <w:rsid w:val="00FD2857"/>
    <w:rsid w:val="00FD4621"/>
    <w:rsid w:val="00FD52AA"/>
    <w:rsid w:val="00FE13A2"/>
    <w:rsid w:val="00FE4D98"/>
    <w:rsid w:val="00FF039D"/>
    <w:rsid w:val="00FF055D"/>
    <w:rsid w:val="00FF1D09"/>
    <w:rsid w:val="00FF3E5E"/>
    <w:rsid w:val="00FF3EEB"/>
    <w:rsid w:val="00FF4401"/>
    <w:rsid w:val="00FF5147"/>
    <w:rsid w:val="00FF5756"/>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CD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qFormat/>
    <w:rsid w:val="005005F2"/>
    <w:pPr>
      <w:keepNext/>
      <w:keepLines/>
      <w:numPr>
        <w:numId w:val="2"/>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6"/>
      </w:numPr>
      <w:outlineLvl w:val="1"/>
    </w:pPr>
    <w:rPr>
      <w:sz w:val="22"/>
    </w:rPr>
  </w:style>
  <w:style w:type="paragraph" w:styleId="Kop3">
    <w:name w:val="heading 3"/>
    <w:aliases w:val="Level 1 - 1,Voorwoord,subparagraaf,Subparagraaf"/>
    <w:basedOn w:val="Standaard"/>
    <w:link w:val="Kop3Char"/>
    <w:qFormat/>
    <w:rsid w:val="00D02276"/>
    <w:pPr>
      <w:numPr>
        <w:ilvl w:val="2"/>
        <w:numId w:val="2"/>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qFormat/>
    <w:rsid w:val="00D02276"/>
    <w:pPr>
      <w:numPr>
        <w:ilvl w:val="3"/>
        <w:numId w:val="2"/>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qFormat/>
    <w:rsid w:val="00D02276"/>
    <w:pPr>
      <w:numPr>
        <w:ilvl w:val="4"/>
        <w:numId w:val="2"/>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qFormat/>
    <w:rsid w:val="00D02276"/>
    <w:pPr>
      <w:numPr>
        <w:ilvl w:val="5"/>
        <w:numId w:val="2"/>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qFormat/>
    <w:rsid w:val="00D02276"/>
    <w:pPr>
      <w:numPr>
        <w:ilvl w:val="6"/>
        <w:numId w:val="2"/>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qFormat/>
    <w:rsid w:val="00D02276"/>
    <w:pPr>
      <w:numPr>
        <w:ilvl w:val="7"/>
        <w:numId w:val="2"/>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qFormat/>
    <w:rsid w:val="00D02276"/>
    <w:pPr>
      <w:numPr>
        <w:ilvl w:val="8"/>
        <w:numId w:val="2"/>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rsid w:val="00D02276"/>
    <w:rPr>
      <w:rFonts w:ascii="Times New Roman" w:eastAsia="Times New Roman" w:hAnsi="Times New Roman"/>
      <w:sz w:val="24"/>
      <w:lang w:val="en-GB" w:eastAsia="x-none"/>
    </w:rPr>
  </w:style>
  <w:style w:type="character" w:customStyle="1" w:styleId="Kop5Char">
    <w:name w:val="Kop 5 Char"/>
    <w:aliases w:val="Level 3 - i Char"/>
    <w:link w:val="Kop5"/>
    <w:rsid w:val="00D02276"/>
    <w:rPr>
      <w:rFonts w:ascii="Times New Roman" w:eastAsia="Times New Roman" w:hAnsi="Times New Roman"/>
      <w:sz w:val="24"/>
      <w:lang w:val="en-GB" w:eastAsia="x-none"/>
    </w:rPr>
  </w:style>
  <w:style w:type="character" w:customStyle="1" w:styleId="Kop6Char">
    <w:name w:val="Kop 6 Char"/>
    <w:aliases w:val="Legal Level 1. Char"/>
    <w:link w:val="Kop6"/>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semiHidden/>
    <w:unhideWhenUsed/>
    <w:rsid w:val="00942186"/>
    <w:rPr>
      <w:sz w:val="20"/>
      <w:szCs w:val="20"/>
      <w:lang w:val="x-none"/>
    </w:rPr>
  </w:style>
  <w:style w:type="character" w:customStyle="1" w:styleId="TekstopmerkingChar">
    <w:name w:val="Tekst opmerking Char"/>
    <w:link w:val="Tekstopmerking"/>
    <w:uiPriority w:val="99"/>
    <w:semiHidden/>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1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customStyle="1" w:styleId="f0i">
    <w:name w:val="f0i"/>
    <w:basedOn w:val="Standaardalinea-lettertype"/>
    <w:rsid w:val="00FD0EA8"/>
  </w:style>
  <w:style w:type="character" w:customStyle="1" w:styleId="ff">
    <w:name w:val="ff"/>
    <w:basedOn w:val="Standaardalinea-lettertype"/>
    <w:rsid w:val="00FD0EA8"/>
  </w:style>
  <w:style w:type="character" w:customStyle="1" w:styleId="fr">
    <w:name w:val="fr"/>
    <w:basedOn w:val="Standaardalinea-lettertype"/>
    <w:rsid w:val="00FD0EA8"/>
  </w:style>
  <w:style w:type="character" w:customStyle="1" w:styleId="fq">
    <w:name w:val="fq"/>
    <w:basedOn w:val="Standaardalinea-lettertype"/>
    <w:rsid w:val="00FD0EA8"/>
  </w:style>
  <w:style w:type="character" w:customStyle="1" w:styleId="f4">
    <w:name w:val="f4"/>
    <w:basedOn w:val="Standaardalinea-lettertype"/>
    <w:rsid w:val="00FD0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qFormat/>
    <w:rsid w:val="005005F2"/>
    <w:pPr>
      <w:keepNext/>
      <w:keepLines/>
      <w:numPr>
        <w:numId w:val="2"/>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6"/>
      </w:numPr>
      <w:outlineLvl w:val="1"/>
    </w:pPr>
    <w:rPr>
      <w:sz w:val="22"/>
    </w:rPr>
  </w:style>
  <w:style w:type="paragraph" w:styleId="Kop3">
    <w:name w:val="heading 3"/>
    <w:aliases w:val="Level 1 - 1,Voorwoord,subparagraaf,Subparagraaf"/>
    <w:basedOn w:val="Standaard"/>
    <w:link w:val="Kop3Char"/>
    <w:qFormat/>
    <w:rsid w:val="00D02276"/>
    <w:pPr>
      <w:numPr>
        <w:ilvl w:val="2"/>
        <w:numId w:val="2"/>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qFormat/>
    <w:rsid w:val="00D02276"/>
    <w:pPr>
      <w:numPr>
        <w:ilvl w:val="3"/>
        <w:numId w:val="2"/>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qFormat/>
    <w:rsid w:val="00D02276"/>
    <w:pPr>
      <w:numPr>
        <w:ilvl w:val="4"/>
        <w:numId w:val="2"/>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qFormat/>
    <w:rsid w:val="00D02276"/>
    <w:pPr>
      <w:numPr>
        <w:ilvl w:val="5"/>
        <w:numId w:val="2"/>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qFormat/>
    <w:rsid w:val="00D02276"/>
    <w:pPr>
      <w:numPr>
        <w:ilvl w:val="6"/>
        <w:numId w:val="2"/>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qFormat/>
    <w:rsid w:val="00D02276"/>
    <w:pPr>
      <w:numPr>
        <w:ilvl w:val="7"/>
        <w:numId w:val="2"/>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qFormat/>
    <w:rsid w:val="00D02276"/>
    <w:pPr>
      <w:numPr>
        <w:ilvl w:val="8"/>
        <w:numId w:val="2"/>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rsid w:val="00D02276"/>
    <w:rPr>
      <w:rFonts w:ascii="Times New Roman" w:eastAsia="Times New Roman" w:hAnsi="Times New Roman"/>
      <w:sz w:val="24"/>
      <w:lang w:val="en-GB" w:eastAsia="x-none"/>
    </w:rPr>
  </w:style>
  <w:style w:type="character" w:customStyle="1" w:styleId="Kop5Char">
    <w:name w:val="Kop 5 Char"/>
    <w:aliases w:val="Level 3 - i Char"/>
    <w:link w:val="Kop5"/>
    <w:rsid w:val="00D02276"/>
    <w:rPr>
      <w:rFonts w:ascii="Times New Roman" w:eastAsia="Times New Roman" w:hAnsi="Times New Roman"/>
      <w:sz w:val="24"/>
      <w:lang w:val="en-GB" w:eastAsia="x-none"/>
    </w:rPr>
  </w:style>
  <w:style w:type="character" w:customStyle="1" w:styleId="Kop6Char">
    <w:name w:val="Kop 6 Char"/>
    <w:aliases w:val="Legal Level 1. Char"/>
    <w:link w:val="Kop6"/>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semiHidden/>
    <w:unhideWhenUsed/>
    <w:rsid w:val="00942186"/>
    <w:rPr>
      <w:sz w:val="20"/>
      <w:szCs w:val="20"/>
      <w:lang w:val="x-none"/>
    </w:rPr>
  </w:style>
  <w:style w:type="character" w:customStyle="1" w:styleId="TekstopmerkingChar">
    <w:name w:val="Tekst opmerking Char"/>
    <w:link w:val="Tekstopmerking"/>
    <w:uiPriority w:val="99"/>
    <w:semiHidden/>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1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customStyle="1" w:styleId="f0i">
    <w:name w:val="f0i"/>
    <w:basedOn w:val="Standaardalinea-lettertype"/>
    <w:rsid w:val="00FD0EA8"/>
  </w:style>
  <w:style w:type="character" w:customStyle="1" w:styleId="ff">
    <w:name w:val="ff"/>
    <w:basedOn w:val="Standaardalinea-lettertype"/>
    <w:rsid w:val="00FD0EA8"/>
  </w:style>
  <w:style w:type="character" w:customStyle="1" w:styleId="fr">
    <w:name w:val="fr"/>
    <w:basedOn w:val="Standaardalinea-lettertype"/>
    <w:rsid w:val="00FD0EA8"/>
  </w:style>
  <w:style w:type="character" w:customStyle="1" w:styleId="fq">
    <w:name w:val="fq"/>
    <w:basedOn w:val="Standaardalinea-lettertype"/>
    <w:rsid w:val="00FD0EA8"/>
  </w:style>
  <w:style w:type="character" w:customStyle="1" w:styleId="f4">
    <w:name w:val="f4"/>
    <w:basedOn w:val="Standaardalinea-lettertype"/>
    <w:rsid w:val="00FD0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413240813">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29"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30" Type="http://schemas.microsoft.com/office/2011/relationships/commentsExtended" Target="commentsExtended.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19B712278C240AC57907B02641E64" ma:contentTypeVersion="2" ma:contentTypeDescription="Een nieuw document maken." ma:contentTypeScope="" ma:versionID="88a37204c3c7a0c78e7ecb0f723ac6e5">
  <xsd:schema xmlns:xsd="http://www.w3.org/2001/XMLSchema" xmlns:xs="http://www.w3.org/2001/XMLSchema" xmlns:p="http://schemas.microsoft.com/office/2006/metadata/properties" xmlns:ns2="e3e5c99b-e31d-481e-b7de-722778b82363" targetNamespace="http://schemas.microsoft.com/office/2006/metadata/properties" ma:root="true" ma:fieldsID="eec7c751df4a64459a805600e9493647" ns2:_="">
    <xsd:import namespace="e3e5c99b-e31d-481e-b7de-722778b8236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5c99b-e31d-481e-b7de-722778b82363"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888B9-150C-4045-9C2F-2E2DEFBE8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5c99b-e31d-481e-b7de-722778b82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9BC3C7E8-E48F-4609-96EF-1DC06A80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5590863D.dotm</Template>
  <TotalTime>1</TotalTime>
  <Pages>2</Pages>
  <Words>490</Words>
  <Characters>2695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CloudedHosting</Company>
  <LinksUpToDate>false</LinksUpToDate>
  <CharactersWithSpaces>3179</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Maurice Zandbelt</cp:lastModifiedBy>
  <cp:revision>3</cp:revision>
  <cp:lastPrinted>2018-01-04T15:06:00Z</cp:lastPrinted>
  <dcterms:created xsi:type="dcterms:W3CDTF">2018-01-04T15:07:00Z</dcterms:created>
  <dcterms:modified xsi:type="dcterms:W3CDTF">2018-01-04T15:12:00Z</dcterms:modified>
</cp:coreProperties>
</file>